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D700A6" w14:textId="7278C037" w:rsidR="00415448" w:rsidRPr="00CE0424" w:rsidRDefault="00415448" w:rsidP="00415448">
      <w:pPr>
        <w:pStyle w:val="3GPPHeader"/>
        <w:spacing w:after="60"/>
        <w:rPr>
          <w:sz w:val="32"/>
          <w:szCs w:val="32"/>
          <w:highlight w:val="yellow"/>
        </w:rPr>
      </w:pPr>
      <w:r w:rsidRPr="00CE0424">
        <w:t>3GPP TSG-RAN WG</w:t>
      </w:r>
      <w:r>
        <w:t>2</w:t>
      </w:r>
      <w:r w:rsidRPr="00CE0424">
        <w:t>#</w:t>
      </w:r>
      <w:r w:rsidR="00403733">
        <w:t>99</w:t>
      </w:r>
      <w:r w:rsidRPr="00CE0424">
        <w:tab/>
      </w:r>
      <w:proofErr w:type="spellStart"/>
      <w:r w:rsidRPr="00CE0424">
        <w:rPr>
          <w:sz w:val="32"/>
          <w:szCs w:val="32"/>
        </w:rPr>
        <w:t>Tdoc</w:t>
      </w:r>
      <w:proofErr w:type="spellEnd"/>
      <w:r w:rsidRPr="00CE0424">
        <w:rPr>
          <w:sz w:val="32"/>
          <w:szCs w:val="32"/>
        </w:rPr>
        <w:t xml:space="preserve"> R2-</w:t>
      </w:r>
      <w:r w:rsidR="00403733" w:rsidRPr="00403733">
        <w:rPr>
          <w:sz w:val="32"/>
          <w:szCs w:val="32"/>
        </w:rPr>
        <w:t>1708170</w:t>
      </w:r>
    </w:p>
    <w:p w14:paraId="443A83DC" w14:textId="0E850799" w:rsidR="00F6403B" w:rsidRPr="00C02E03" w:rsidRDefault="00403733" w:rsidP="00415448">
      <w:pPr>
        <w:pStyle w:val="3GPPHeader"/>
      </w:pPr>
      <w:r>
        <w:t>Berlin</w:t>
      </w:r>
      <w:r w:rsidR="00415448" w:rsidRPr="00631CA0">
        <w:t xml:space="preserve">, </w:t>
      </w:r>
      <w:r>
        <w:t>Germany, 21</w:t>
      </w:r>
      <w:r>
        <w:rPr>
          <w:vertAlign w:val="superscript"/>
        </w:rPr>
        <w:t>st</w:t>
      </w:r>
      <w:r w:rsidR="00415448">
        <w:t xml:space="preserve"> </w:t>
      </w:r>
      <w:r>
        <w:t>– 25</w:t>
      </w:r>
      <w:r w:rsidR="00415448" w:rsidRPr="00631CA0">
        <w:rPr>
          <w:vertAlign w:val="superscript"/>
        </w:rPr>
        <w:t>th</w:t>
      </w:r>
      <w:r w:rsidR="00415448">
        <w:t xml:space="preserve"> </w:t>
      </w:r>
      <w:r>
        <w:t xml:space="preserve">August </w:t>
      </w:r>
      <w:r w:rsidR="00415448">
        <w:t>2</w:t>
      </w:r>
      <w:r>
        <w:t xml:space="preserve">017 </w:t>
      </w:r>
      <w:r>
        <w:tab/>
        <w:t>(Resubmission of R2-1706503</w:t>
      </w:r>
      <w:r w:rsidR="00415448">
        <w:t>)</w:t>
      </w:r>
    </w:p>
    <w:p w14:paraId="13E171AE" w14:textId="77777777" w:rsidR="00F6403B" w:rsidRPr="00CE0424" w:rsidRDefault="00F6403B" w:rsidP="00F6403B">
      <w:pPr>
        <w:pStyle w:val="3GPPHeader"/>
      </w:pPr>
    </w:p>
    <w:p w14:paraId="4AD2E31F" w14:textId="3EEAB47C" w:rsidR="00F6403B" w:rsidRPr="00D47B66" w:rsidRDefault="00F6403B" w:rsidP="00F6403B">
      <w:pPr>
        <w:pStyle w:val="3GPPHeader"/>
        <w:rPr>
          <w:sz w:val="22"/>
          <w:szCs w:val="22"/>
          <w:lang w:val="en-US"/>
        </w:rPr>
      </w:pPr>
      <w:r w:rsidRPr="00D47B66">
        <w:rPr>
          <w:sz w:val="22"/>
          <w:szCs w:val="22"/>
          <w:lang w:val="en-US"/>
        </w:rPr>
        <w:t xml:space="preserve">Agenda </w:t>
      </w:r>
      <w:r w:rsidRPr="00A0704D">
        <w:rPr>
          <w:sz w:val="22"/>
          <w:szCs w:val="22"/>
          <w:lang w:val="en-US"/>
        </w:rPr>
        <w:t>Item:</w:t>
      </w:r>
      <w:r w:rsidRPr="00A0704D">
        <w:rPr>
          <w:sz w:val="22"/>
          <w:szCs w:val="22"/>
          <w:lang w:val="en-US"/>
        </w:rPr>
        <w:tab/>
      </w:r>
      <w:r w:rsidR="00A0704D" w:rsidRPr="00A0704D">
        <w:rPr>
          <w:sz w:val="22"/>
          <w:szCs w:val="22"/>
          <w:lang w:val="en-US"/>
        </w:rPr>
        <w:t>10.4.1.5</w:t>
      </w:r>
      <w:r w:rsidR="00415448">
        <w:rPr>
          <w:sz w:val="22"/>
          <w:szCs w:val="22"/>
          <w:lang w:val="en-US"/>
        </w:rPr>
        <w:t>.6</w:t>
      </w:r>
    </w:p>
    <w:p w14:paraId="5DAA27F0" w14:textId="0AA1213D"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429431E9" w:rsidR="00E90E49" w:rsidRPr="00CE0424" w:rsidRDefault="003D3C45" w:rsidP="00311702">
      <w:pPr>
        <w:pStyle w:val="3GPPHeader"/>
        <w:rPr>
          <w:sz w:val="22"/>
          <w:szCs w:val="22"/>
        </w:rPr>
      </w:pPr>
      <w:r>
        <w:rPr>
          <w:sz w:val="22"/>
          <w:szCs w:val="22"/>
        </w:rPr>
        <w:t>Title:</w:t>
      </w:r>
      <w:r w:rsidR="00E90E49" w:rsidRPr="00CE0424">
        <w:rPr>
          <w:sz w:val="22"/>
          <w:szCs w:val="22"/>
        </w:rPr>
        <w:tab/>
      </w:r>
      <w:r w:rsidR="009D5D9F">
        <w:rPr>
          <w:sz w:val="22"/>
          <w:szCs w:val="22"/>
        </w:rPr>
        <w:t>D</w:t>
      </w:r>
      <w:r w:rsidR="00A73BB5">
        <w:rPr>
          <w:sz w:val="22"/>
          <w:szCs w:val="22"/>
        </w:rPr>
        <w:t>edicated S</w:t>
      </w:r>
      <w:r w:rsidR="009D5D9F">
        <w:rPr>
          <w:sz w:val="22"/>
          <w:szCs w:val="22"/>
        </w:rPr>
        <w:t xml:space="preserve">ystem </w:t>
      </w:r>
      <w:r w:rsidR="00A73BB5">
        <w:rPr>
          <w:sz w:val="22"/>
          <w:szCs w:val="22"/>
        </w:rPr>
        <w:t>I</w:t>
      </w:r>
      <w:r w:rsidR="009D5D9F">
        <w:rPr>
          <w:sz w:val="22"/>
          <w:szCs w:val="22"/>
        </w:rPr>
        <w:t>nformation</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A4D44">
        <w:rPr>
          <w:sz w:val="22"/>
          <w:szCs w:val="22"/>
        </w:rPr>
        <w:t>Discussion, Decision</w:t>
      </w:r>
    </w:p>
    <w:p w14:paraId="607E06CC" w14:textId="77777777" w:rsidR="00E90E49" w:rsidRPr="00CE0424" w:rsidRDefault="00E90E49" w:rsidP="00CE0424">
      <w:pPr>
        <w:pStyle w:val="Heading1"/>
      </w:pPr>
      <w:r w:rsidRPr="00CE0424">
        <w:t>Introduction</w:t>
      </w:r>
    </w:p>
    <w:p w14:paraId="7B3CD874" w14:textId="05F21F88" w:rsidR="00DF65EF" w:rsidRDefault="00A33B32" w:rsidP="00CE0424">
      <w:pPr>
        <w:pStyle w:val="BodyText"/>
      </w:pPr>
      <w:r>
        <w:t>RAN2 has agreed that minimum SI is periodically broadcast in a cell, wherein the minimum SI includes information essential to access the cell.</w:t>
      </w:r>
      <w:r w:rsidR="006337DB">
        <w:t xml:space="preserve"> Furthermore, other SI may be </w:t>
      </w:r>
      <w:r w:rsidR="00AD34F7">
        <w:t>delivered on demand</w:t>
      </w:r>
      <w:r w:rsidR="00AD34F7" w:rsidDel="00AD34F7">
        <w:t xml:space="preserve"> </w:t>
      </w:r>
      <w:r w:rsidR="00AD34F7">
        <w:t xml:space="preserve">to </w:t>
      </w:r>
      <w:r w:rsidR="003916B4">
        <w:t>RRC_</w:t>
      </w:r>
      <w:r w:rsidR="00AD34F7">
        <w:t xml:space="preserve">IDLE or </w:t>
      </w:r>
      <w:r w:rsidR="003916B4">
        <w:t>RRC_</w:t>
      </w:r>
      <w:r w:rsidR="00AD34F7">
        <w:t xml:space="preserve">INACTIVE </w:t>
      </w:r>
      <w:r w:rsidR="006337DB">
        <w:t>UE</w:t>
      </w:r>
      <w:r w:rsidR="00AD34F7">
        <w:t>s</w:t>
      </w:r>
      <w:r w:rsidR="006337DB">
        <w:t xml:space="preserve"> </w:t>
      </w:r>
      <w:r w:rsidR="00AD34F7">
        <w:t>(via broadcast) and</w:t>
      </w:r>
      <w:r w:rsidR="006337DB">
        <w:t xml:space="preserve"> to </w:t>
      </w:r>
      <w:r w:rsidR="003916B4">
        <w:t>RRC_</w:t>
      </w:r>
      <w:r w:rsidR="00AD34F7">
        <w:t>CONNECT</w:t>
      </w:r>
      <w:bookmarkStart w:id="0" w:name="_GoBack"/>
      <w:bookmarkEnd w:id="0"/>
      <w:r w:rsidR="00AD34F7">
        <w:t xml:space="preserve">ED </w:t>
      </w:r>
      <w:r w:rsidR="006337DB">
        <w:t>UE</w:t>
      </w:r>
      <w:r w:rsidR="00AD34F7">
        <w:t>s</w:t>
      </w:r>
      <w:r w:rsidR="006337DB">
        <w:t xml:space="preserve"> using dedicated signalling such as RRC signalling.</w:t>
      </w:r>
    </w:p>
    <w:p w14:paraId="0DF4FBCD" w14:textId="6F69E47F" w:rsidR="009D5D9F" w:rsidRPr="00B715A0" w:rsidRDefault="009D5D9F" w:rsidP="00CE0424">
      <w:pPr>
        <w:pStyle w:val="BodyText"/>
      </w:pPr>
      <w:r w:rsidRPr="00B715A0">
        <w:t>In</w:t>
      </w:r>
      <w:r>
        <w:t xml:space="preserve"> this </w:t>
      </w:r>
      <w:proofErr w:type="gramStart"/>
      <w:r>
        <w:t>paper</w:t>
      </w:r>
      <w:proofErr w:type="gramEnd"/>
      <w:r w:rsidR="005405A6">
        <w:t xml:space="preserve"> we</w:t>
      </w:r>
      <w:r>
        <w:t xml:space="preserve"> propose means for providing System Information to UEs via dedicated signalling that are different from the parameters being broadcast. </w:t>
      </w:r>
      <w:r w:rsidRPr="00746A0D">
        <w:t>This mechanism allows providing individual SI parameter sets applicable for selected UEs or for groups of UEs (e.g. slices) without increasing the amount of system information being broadcast.</w:t>
      </w:r>
    </w:p>
    <w:p w14:paraId="36CEC7B2" w14:textId="6DC9B85B" w:rsidR="001643A8" w:rsidRDefault="004000E8" w:rsidP="00CE0424">
      <w:pPr>
        <w:pStyle w:val="Heading1"/>
      </w:pPr>
      <w:bookmarkStart w:id="1" w:name="_Ref178064866"/>
      <w:r w:rsidRPr="00CE0424">
        <w:t>Discussion</w:t>
      </w:r>
      <w:bookmarkEnd w:id="1"/>
    </w:p>
    <w:p w14:paraId="70AA3A5E" w14:textId="2CB24EE2" w:rsidR="005C5235" w:rsidRDefault="005C5235" w:rsidP="00E36A7C">
      <w:pPr>
        <w:pStyle w:val="BodyText"/>
      </w:pPr>
      <w:r>
        <w:t>As mentioned above, SI may be delivered to a</w:t>
      </w:r>
      <w:r w:rsidR="00453E7E">
        <w:t>n RRC_CONNECTED</w:t>
      </w:r>
      <w:r>
        <w:t xml:space="preserve"> UE using dedicated signalling, triggered/requested by either the UE or the network. This delivery mechanism may be used to deliver </w:t>
      </w:r>
      <w:proofErr w:type="gramStart"/>
      <w:r>
        <w:t>other</w:t>
      </w:r>
      <w:proofErr w:type="gramEnd"/>
      <w:r>
        <w:t xml:space="preserve"> SI to a UE to complement broadcast minimum SI. However, </w:t>
      </w:r>
      <w:r w:rsidR="00153E38">
        <w:t xml:space="preserve">the network may also use this delivery mechanism to provide a UE with dedicated SI, i.e. UE specific, UE group specific or UE category specific SI. </w:t>
      </w:r>
      <w:r w:rsidR="00E759FD">
        <w:t xml:space="preserve">This may be useful e.g. to provide dedicated cell, </w:t>
      </w:r>
      <w:proofErr w:type="gramStart"/>
      <w:r w:rsidR="00E759FD">
        <w:t>frequency</w:t>
      </w:r>
      <w:proofErr w:type="gramEnd"/>
      <w:r w:rsidR="00E759FD">
        <w:t xml:space="preserve"> or RAT re-selection information to a UE that is switched to </w:t>
      </w:r>
      <w:r w:rsidR="00453E7E">
        <w:t xml:space="preserve">RRC_IDLE or RRC_INACTIVE </w:t>
      </w:r>
      <w:r w:rsidR="00E759FD">
        <w:t>state</w:t>
      </w:r>
      <w:r w:rsidR="00A37DE5">
        <w:t>.</w:t>
      </w:r>
    </w:p>
    <w:p w14:paraId="0B6E8E7A" w14:textId="1D96FECE" w:rsidR="00E759FD" w:rsidRDefault="00E759FD" w:rsidP="00E36A7C">
      <w:pPr>
        <w:pStyle w:val="BodyText"/>
      </w:pPr>
      <w:r>
        <w:t xml:space="preserve">It may also be beneficial that the network provides </w:t>
      </w:r>
      <w:r w:rsidR="00E74A28">
        <w:t>RRC_CONNECTED</w:t>
      </w:r>
      <w:r>
        <w:t xml:space="preserve"> UEs with dedicated SI which overrides</w:t>
      </w:r>
      <w:r w:rsidR="00563CC3">
        <w:t>, i.e. replaces,</w:t>
      </w:r>
      <w:r>
        <w:t xml:space="preserve"> broadcast SI, i.e. the same SI parameters as the ones being broadcast may be sent to a UE in </w:t>
      </w:r>
      <w:r w:rsidR="00E74A28">
        <w:t>RRC_CONNECTED state</w:t>
      </w:r>
      <w:r>
        <w:t>, but with other values. This dedicated SI would thus replace the broadcast SI for the UE receiving it</w:t>
      </w:r>
      <w:r w:rsidR="00E74A28">
        <w:t xml:space="preserve"> and the dedicated replacement SI would remain valid (i.e. still overriding the broadcast SI) when the UE is switched to RRC_IDLE or RRC_INACTIVE state</w:t>
      </w:r>
      <w:r>
        <w:t xml:space="preserve">. An example where this would be beneficial is when public safety applications/services are being supported in the network. </w:t>
      </w:r>
      <w:r w:rsidR="008E5EB4">
        <w:t xml:space="preserve">For instance, blue light services, such as police and fire brigade may use a commercial mobile communication network instead of its own separate infrastructure for its internal communication. For such UEs, the network may want to provide separate </w:t>
      </w:r>
      <w:proofErr w:type="gramStart"/>
      <w:r w:rsidR="008E5EB4">
        <w:t>random access</w:t>
      </w:r>
      <w:proofErr w:type="gramEnd"/>
      <w:r w:rsidR="008E5EB4">
        <w:t xml:space="preserve"> configuration to ensure that they can always access the network without random access congestion. This may include e.g. separate PRACH resources w</w:t>
      </w:r>
      <w:r w:rsidR="005A2F23">
        <w:t>h</w:t>
      </w:r>
      <w:r w:rsidR="008E5EB4">
        <w:t>i</w:t>
      </w:r>
      <w:r w:rsidR="005A2F23">
        <w:t>c</w:t>
      </w:r>
      <w:r w:rsidR="008E5EB4">
        <w:t>h are dedicated for this type of UEs.</w:t>
      </w:r>
    </w:p>
    <w:p w14:paraId="37924DFD" w14:textId="37B6D470" w:rsidR="008E5EB4" w:rsidRDefault="008E5EB4" w:rsidP="00E36A7C">
      <w:pPr>
        <w:pStyle w:val="BodyText"/>
      </w:pPr>
      <w:r>
        <w:t xml:space="preserve">Another example where it would be beneficial to replace the broadcast SI is to provide special support to UEs running URLLC applications. A URLLC UE may for instance be provided with additional PRACH resources and/or a dedicated </w:t>
      </w:r>
      <w:proofErr w:type="gramStart"/>
      <w:r>
        <w:t>random access</w:t>
      </w:r>
      <w:proofErr w:type="gramEnd"/>
      <w:r>
        <w:t xml:space="preserve"> preamble to ensure fast and collision free access to the network.</w:t>
      </w:r>
    </w:p>
    <w:p w14:paraId="283AFA22" w14:textId="30DCB583" w:rsidR="005C5235" w:rsidRDefault="00563CC3" w:rsidP="00E36A7C">
      <w:pPr>
        <w:pStyle w:val="BodyText"/>
        <w:rPr>
          <w:i/>
        </w:rPr>
      </w:pPr>
      <w:r>
        <w:t>A third example of where replacement of broadcast SI with dedicated SI could potentially be beneficial is a scenario where a cell supports multiple network slices</w:t>
      </w:r>
      <w:r w:rsidR="00044B72">
        <w:t>,</w:t>
      </w:r>
      <w:r>
        <w:t xml:space="preserve"> where the slices have different requirements on the content of the minimum SI, e.g. the PRACH configuration. To avoid the overhead of having multiple slice</w:t>
      </w:r>
      <w:r w:rsidR="002D6353">
        <w:t xml:space="preserve"> </w:t>
      </w:r>
      <w:r>
        <w:t xml:space="preserve">specific versions of the minimum SI periodically broadcast, a default version of the minimum SI common to all slices could be the only periodically broadcast minimum SI. But after accessing and connecting to a slice, a </w:t>
      </w:r>
      <w:r w:rsidR="002D6353">
        <w:t xml:space="preserve">UE </w:t>
      </w:r>
      <w:r w:rsidR="005A2F23">
        <w:t>c</w:t>
      </w:r>
      <w:r w:rsidR="002D6353">
        <w:t xml:space="preserve">ould be provided with slice </w:t>
      </w:r>
      <w:r>
        <w:t>speci</w:t>
      </w:r>
      <w:r w:rsidR="002D1D89">
        <w:t>fic minimum SI (and possibly</w:t>
      </w:r>
      <w:r>
        <w:t xml:space="preserve"> other SI too)</w:t>
      </w:r>
      <w:r w:rsidR="00392CE5">
        <w:t xml:space="preserve"> via dedicated signalling,</w:t>
      </w:r>
      <w:r>
        <w:t xml:space="preserve"> replacing/overriding the common default minimum SI that is periodically broadcast.</w:t>
      </w:r>
      <w:r w:rsidR="005A2F23">
        <w:t xml:space="preserve"> Such replacement would be performed for all slices for which different minimum SI than the default minimum SI are needed.</w:t>
      </w:r>
    </w:p>
    <w:p w14:paraId="143D5149" w14:textId="4882175F" w:rsidR="009A5204" w:rsidRDefault="009A5204" w:rsidP="009A5204">
      <w:pPr>
        <w:ind w:left="1701" w:hanging="1701"/>
        <w:rPr>
          <w:b/>
        </w:rPr>
      </w:pPr>
      <w:r w:rsidRPr="009A5204">
        <w:rPr>
          <w:b/>
        </w:rPr>
        <w:t>Observation 1</w:t>
      </w:r>
      <w:r w:rsidRPr="009A5204">
        <w:rPr>
          <w:b/>
        </w:rPr>
        <w:tab/>
      </w:r>
      <w:r w:rsidR="002D6353">
        <w:rPr>
          <w:b/>
        </w:rPr>
        <w:t xml:space="preserve">The network may use the </w:t>
      </w:r>
      <w:proofErr w:type="gramStart"/>
      <w:r w:rsidR="002D6353">
        <w:rPr>
          <w:b/>
        </w:rPr>
        <w:t>on demand</w:t>
      </w:r>
      <w:proofErr w:type="gramEnd"/>
      <w:r w:rsidR="002D6353">
        <w:rPr>
          <w:b/>
        </w:rPr>
        <w:t xml:space="preserve"> SI delivery mechanism based on dedicated signalling to provide a UE in </w:t>
      </w:r>
      <w:r w:rsidR="002D1D89">
        <w:rPr>
          <w:b/>
        </w:rPr>
        <w:t>RRC_CONNECTED state</w:t>
      </w:r>
      <w:r w:rsidR="00CB55F9" w:rsidRPr="00CB55F9">
        <w:rPr>
          <w:b/>
        </w:rPr>
        <w:t xml:space="preserve"> with dedicated</w:t>
      </w:r>
      <w:r w:rsidR="002D6353">
        <w:rPr>
          <w:b/>
        </w:rPr>
        <w:t xml:space="preserve"> SI</w:t>
      </w:r>
      <w:r w:rsidR="00CB55F9" w:rsidRPr="00CB55F9">
        <w:rPr>
          <w:b/>
        </w:rPr>
        <w:t xml:space="preserve"> overriding </w:t>
      </w:r>
      <w:r w:rsidR="00CB55F9" w:rsidRPr="00CB55F9">
        <w:rPr>
          <w:b/>
        </w:rPr>
        <w:lastRenderedPageBreak/>
        <w:t>the corresponding SI p</w:t>
      </w:r>
      <w:r w:rsidR="00CB55F9">
        <w:rPr>
          <w:b/>
        </w:rPr>
        <w:t>arameters received via broadcast</w:t>
      </w:r>
      <w:r w:rsidR="002D6353" w:rsidRPr="00CB55F9">
        <w:rPr>
          <w:b/>
        </w:rPr>
        <w:t xml:space="preserve">, </w:t>
      </w:r>
      <w:r w:rsidR="002D6353">
        <w:rPr>
          <w:b/>
        </w:rPr>
        <w:t xml:space="preserve">e.g. UE specific, </w:t>
      </w:r>
      <w:r w:rsidR="002D6353" w:rsidRPr="00CB55F9">
        <w:rPr>
          <w:b/>
        </w:rPr>
        <w:t>UE group specific,</w:t>
      </w:r>
      <w:r w:rsidR="002D6353">
        <w:rPr>
          <w:b/>
        </w:rPr>
        <w:t xml:space="preserve"> UE category specific or network slice specific SI</w:t>
      </w:r>
      <w:r w:rsidR="00300CEB">
        <w:rPr>
          <w:b/>
        </w:rPr>
        <w:t>.</w:t>
      </w:r>
      <w:r w:rsidR="00A37DE5">
        <w:rPr>
          <w:b/>
        </w:rPr>
        <w:t xml:space="preserve"> The dedicated SI would typically remain valid when the UE is switche</w:t>
      </w:r>
      <w:r w:rsidR="002D1D89">
        <w:rPr>
          <w:b/>
        </w:rPr>
        <w:t>d to RRC_IDLE or RRC_INACTIVE</w:t>
      </w:r>
      <w:r w:rsidR="00A37DE5">
        <w:rPr>
          <w:b/>
        </w:rPr>
        <w:t xml:space="preserve"> state.</w:t>
      </w:r>
    </w:p>
    <w:p w14:paraId="40B0B4DA" w14:textId="2166DCD1" w:rsidR="00AB5142" w:rsidRDefault="00AB5142" w:rsidP="00AB5142">
      <w:pPr>
        <w:pStyle w:val="Proposal"/>
      </w:pPr>
      <w:bookmarkStart w:id="2" w:name="_Toc469922084"/>
      <w:bookmarkStart w:id="3" w:name="_Toc469925972"/>
      <w:bookmarkStart w:id="4" w:name="_Toc470015700"/>
      <w:bookmarkStart w:id="5" w:name="_Toc471126895"/>
      <w:bookmarkStart w:id="6" w:name="_Toc471418226"/>
      <w:bookmarkStart w:id="7" w:name="_Toc471508557"/>
      <w:bookmarkStart w:id="8" w:name="_Toc471521671"/>
      <w:bookmarkStart w:id="9" w:name="_Toc473909921"/>
      <w:bookmarkStart w:id="10" w:name="_Toc473909954"/>
      <w:bookmarkStart w:id="11" w:name="_Toc473909969"/>
      <w:bookmarkStart w:id="12" w:name="_Toc473929251"/>
      <w:bookmarkStart w:id="13" w:name="_Toc478170053"/>
      <w:bookmarkStart w:id="14" w:name="_Toc485034886"/>
      <w:bookmarkStart w:id="15" w:name="_Toc485424484"/>
      <w:bookmarkStart w:id="16" w:name="_Toc490259931"/>
      <w:r w:rsidRPr="00FF4A75">
        <w:t xml:space="preserve">The network should </w:t>
      </w:r>
      <w:r>
        <w:t>be able to provide</w:t>
      </w:r>
      <w:r w:rsidR="00B06646">
        <w:t xml:space="preserve"> a UE with SI that overrides/replaces corresponding SI parameters that are broadcast in the cell</w:t>
      </w:r>
      <w:r>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0A3CDE9" w14:textId="0301344B" w:rsidR="00CF3D7F" w:rsidRDefault="00CF3D7F" w:rsidP="002D1D89">
      <w:pPr>
        <w:pStyle w:val="Proposal"/>
      </w:pPr>
      <w:bookmarkStart w:id="17" w:name="_Toc469922085"/>
      <w:bookmarkStart w:id="18" w:name="_Toc469925973"/>
      <w:bookmarkStart w:id="19" w:name="_Toc470015701"/>
      <w:bookmarkStart w:id="20" w:name="_Toc471126896"/>
      <w:bookmarkStart w:id="21" w:name="_Toc471418227"/>
      <w:bookmarkStart w:id="22" w:name="_Toc471508558"/>
      <w:bookmarkStart w:id="23" w:name="_Toc471521672"/>
      <w:bookmarkStart w:id="24" w:name="_Toc473909922"/>
      <w:bookmarkStart w:id="25" w:name="_Toc473909955"/>
      <w:bookmarkStart w:id="26" w:name="_Toc473909970"/>
      <w:bookmarkStart w:id="27" w:name="_Toc473929252"/>
      <w:bookmarkStart w:id="28" w:name="_Toc478170054"/>
      <w:bookmarkStart w:id="29" w:name="_Toc485034887"/>
      <w:bookmarkStart w:id="30" w:name="_Toc485424485"/>
      <w:bookmarkStart w:id="31" w:name="_Toc490259932"/>
      <w:r>
        <w:t xml:space="preserve">When a UE in </w:t>
      </w:r>
      <w:r w:rsidR="002D1D89" w:rsidRPr="002D1D89">
        <w:t>RRC_CONNECTED state</w:t>
      </w:r>
      <w:r>
        <w:t xml:space="preserve"> receives SI via dedicated signalling, where the SI contains parameters corresponding to SI parameters that the UE may have acquired (and stored) </w:t>
      </w:r>
      <w:r w:rsidR="007A03AD">
        <w:t>before</w:t>
      </w:r>
      <w:r>
        <w:t>, the UE should consider the SI received via dedicated signalling as overriding the corresponding SI</w:t>
      </w:r>
      <w:r w:rsidR="00755FA9">
        <w:t xml:space="preserve"> </w:t>
      </w:r>
      <w:r w:rsidR="0077789C">
        <w:t xml:space="preserve">that </w:t>
      </w:r>
      <w:r w:rsidR="00755FA9">
        <w:t xml:space="preserve">the UE </w:t>
      </w:r>
      <w:r w:rsidR="0077789C">
        <w:t xml:space="preserve">considered as valid before it received </w:t>
      </w:r>
      <w:r w:rsidR="00755FA9">
        <w:t xml:space="preserve">the </w:t>
      </w:r>
      <w:r w:rsidR="0077789C">
        <w:t xml:space="preserve">overriding </w:t>
      </w:r>
      <w:r w:rsidR="00755FA9">
        <w:t>replacement SI, e.g. SI</w:t>
      </w:r>
      <w:r>
        <w:t xml:space="preserve"> </w:t>
      </w:r>
      <w:r w:rsidR="007A03AD">
        <w:t xml:space="preserve">previously </w:t>
      </w:r>
      <w:r>
        <w:t>received via broadcast.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D71ADE0" w14:textId="7DF5492E" w:rsidR="00AB5142" w:rsidRDefault="00CF3D7F" w:rsidP="00D32D73">
      <w:pPr>
        <w:rPr>
          <w:i/>
        </w:rPr>
      </w:pPr>
      <w:r>
        <w:t xml:space="preserve">After receiving SI that replaces all or parts of the broadcast SI a UE should still receive broadcast SI according to normal procedures. The situation in a cell </w:t>
      </w:r>
      <w:r w:rsidR="00B37298">
        <w:t xml:space="preserve">may change and SI may be updated in a manner that motivates that the UE monitors it. </w:t>
      </w:r>
      <w:proofErr w:type="gramStart"/>
      <w:r w:rsidR="00B37298">
        <w:t>In particular, if</w:t>
      </w:r>
      <w:proofErr w:type="gramEnd"/>
      <w:r w:rsidR="00B37298">
        <w:t xml:space="preserve"> </w:t>
      </w:r>
      <w:r w:rsidR="00B37298" w:rsidRPr="0077789C">
        <w:t xml:space="preserve">a </w:t>
      </w:r>
      <w:r w:rsidR="005245EE" w:rsidRPr="0077789C">
        <w:t xml:space="preserve">UE </w:t>
      </w:r>
      <w:r w:rsidR="00B37298" w:rsidRPr="0077789C">
        <w:t>that</w:t>
      </w:r>
      <w:r w:rsidR="00B37298">
        <w:t xml:space="preserve"> has received replacement SI is switched to </w:t>
      </w:r>
      <w:r w:rsidR="00F810AF">
        <w:t>RRC_IDLE</w:t>
      </w:r>
      <w:r w:rsidR="00B37298">
        <w:t xml:space="preserve"> or </w:t>
      </w:r>
      <w:r w:rsidR="009466EF">
        <w:t>RRC_INACTIVE</w:t>
      </w:r>
      <w:r w:rsidR="00F810AF">
        <w:t xml:space="preserve"> state</w:t>
      </w:r>
      <w:r w:rsidR="00B37298">
        <w:t>, monitoring changes in the broadcast SI may be important, since the network does not have a simple (low overhead) means for updating the corresponding replacement SI in the UE (unless it pages the UE).</w:t>
      </w:r>
      <w:r w:rsidR="00D32D73">
        <w:t xml:space="preserve"> However, when a UE receives updated broadcast SI, it cannot know whether </w:t>
      </w:r>
      <w:r w:rsidR="00B555A3">
        <w:t>and</w:t>
      </w:r>
      <w:r w:rsidR="00D32D73">
        <w:t xml:space="preserve"> how this affects previously received </w:t>
      </w:r>
      <w:r w:rsidR="00B555A3">
        <w:t>dedicated replacement SI. In this situation, two paths seem available to the UE: either the UE invalidates the dedicated SI and starts applying the updated broadcast SI or keeps using the stored dedicated SI.</w:t>
      </w:r>
    </w:p>
    <w:p w14:paraId="2729250E" w14:textId="7F0CB48D" w:rsidR="00300CEB" w:rsidRDefault="00300CEB" w:rsidP="009A5204">
      <w:pPr>
        <w:ind w:left="1701" w:hanging="1701"/>
        <w:rPr>
          <w:b/>
        </w:rPr>
      </w:pPr>
      <w:r>
        <w:rPr>
          <w:b/>
        </w:rPr>
        <w:t>Observation 2</w:t>
      </w:r>
      <w:r>
        <w:rPr>
          <w:b/>
        </w:rPr>
        <w:tab/>
      </w:r>
      <w:r w:rsidR="00CB55F9" w:rsidRPr="00CB55F9">
        <w:rPr>
          <w:b/>
        </w:rPr>
        <w:t>When the dedicated SI is received, its relation to the corresponding broadcast SI is clear</w:t>
      </w:r>
      <w:r w:rsidR="00B555A3">
        <w:rPr>
          <w:b/>
        </w:rPr>
        <w:t xml:space="preserve"> (as per proposal 2)</w:t>
      </w:r>
      <w:r w:rsidR="00CB55F9" w:rsidRPr="00CB55F9">
        <w:rPr>
          <w:b/>
        </w:rPr>
        <w:t>, i.e. the dedicated SI overrides the broadcast SI. But what happens when the bro</w:t>
      </w:r>
      <w:r w:rsidR="00CB55F9">
        <w:rPr>
          <w:b/>
        </w:rPr>
        <w:t>adcast SI</w:t>
      </w:r>
      <w:r w:rsidR="005F7B9B">
        <w:rPr>
          <w:b/>
        </w:rPr>
        <w:t xml:space="preserve"> subsequently</w:t>
      </w:r>
      <w:r w:rsidR="00CB55F9">
        <w:rPr>
          <w:b/>
        </w:rPr>
        <w:t xml:space="preserve"> is updated is unclear</w:t>
      </w:r>
      <w:r>
        <w:rPr>
          <w:b/>
        </w:rPr>
        <w:t>.</w:t>
      </w:r>
    </w:p>
    <w:p w14:paraId="24B71B2C" w14:textId="71EE98AC" w:rsidR="00764544" w:rsidRDefault="00764544" w:rsidP="009A5204">
      <w:pPr>
        <w:ind w:left="1701" w:hanging="1701"/>
        <w:rPr>
          <w:b/>
        </w:rPr>
      </w:pPr>
      <w:r>
        <w:rPr>
          <w:b/>
        </w:rPr>
        <w:t>Observation 3</w:t>
      </w:r>
      <w:r>
        <w:rPr>
          <w:b/>
        </w:rPr>
        <w:tab/>
      </w:r>
      <w:r w:rsidRPr="00764544">
        <w:rPr>
          <w:b/>
        </w:rPr>
        <w:t>When the broadcast SI is updated, a UE with stored dedicated, overriding SI could either invalidate the dedicated SI and start applying the updated broadcast SI or keep using the dedicated SI.</w:t>
      </w:r>
    </w:p>
    <w:p w14:paraId="6963F432" w14:textId="6A851793" w:rsidR="00E2148C" w:rsidRDefault="00E2148C" w:rsidP="00E2148C">
      <w:pPr>
        <w:rPr>
          <w:b/>
        </w:rPr>
      </w:pPr>
      <w:r>
        <w:t xml:space="preserve">It is obviously desirable that the network has means for eliminating this ambiguity and control how the UE deals with updates of broadcast SI in the presence of stored dedicated SI. That is, the network should be able to control the validity of dedicated replacement SI in relation to broadcast SI. </w:t>
      </w:r>
      <w:r w:rsidR="00535839">
        <w:t>A straightforward way of defining a rule for the validity of the dedicated SI in relation to broadcast SI is to tie the va</w:t>
      </w:r>
      <w:r w:rsidR="00535839" w:rsidRPr="00FF4A75">
        <w:t>l</w:t>
      </w:r>
      <w:r w:rsidR="00535839">
        <w:t>i</w:t>
      </w:r>
      <w:r w:rsidR="00535839" w:rsidRPr="00FF4A75">
        <w:t>dity of dedicated</w:t>
      </w:r>
      <w:r w:rsidR="00535839">
        <w:t>, overriding</w:t>
      </w:r>
      <w:r w:rsidR="00535839" w:rsidRPr="00FF4A75">
        <w:t xml:space="preserve"> SI to the current version of the broadcast SI it is overriding</w:t>
      </w:r>
      <w:r w:rsidR="00535839">
        <w:t xml:space="preserve">/replacing. </w:t>
      </w:r>
      <w:r w:rsidR="000076BB">
        <w:t>That is, when the UE receives broadcast SI updated to a new version, this updated broadcast SI will replace the dedicated S</w:t>
      </w:r>
      <w:r w:rsidR="00B715A0">
        <w:t xml:space="preserve">I. </w:t>
      </w:r>
      <w:r>
        <w:t>In addition, even if there are no updates of broadcast SI, the network may have reasons to restrict the validity of dedicated SI, e.g. in time</w:t>
      </w:r>
      <w:r w:rsidR="00535839">
        <w:t>, e.g. governed by a validity timer</w:t>
      </w:r>
      <w:r>
        <w:t>.</w:t>
      </w:r>
      <w:r w:rsidR="00535839">
        <w:t xml:space="preserve"> </w:t>
      </w:r>
      <w:r w:rsidR="005405A6">
        <w:t>Setting the validity timer to infinity would mean that the dedicated SI is</w:t>
      </w:r>
      <w:r w:rsidR="00535839">
        <w:t xml:space="preserve"> valid until further notice.</w:t>
      </w:r>
      <w:r w:rsidR="006F5A17">
        <w:t xml:space="preserve"> Other possible validity rules or variations of them are not excluded.</w:t>
      </w:r>
    </w:p>
    <w:p w14:paraId="39E05AE3" w14:textId="5A383D18" w:rsidR="00F26EC3" w:rsidRDefault="00FF4A75" w:rsidP="00374E33">
      <w:pPr>
        <w:pStyle w:val="Proposal"/>
      </w:pPr>
      <w:bookmarkStart w:id="32" w:name="_Toc469922086"/>
      <w:bookmarkStart w:id="33" w:name="_Toc469925974"/>
      <w:bookmarkStart w:id="34" w:name="_Toc470015702"/>
      <w:bookmarkStart w:id="35" w:name="_Toc471126897"/>
      <w:bookmarkStart w:id="36" w:name="_Toc471418228"/>
      <w:bookmarkStart w:id="37" w:name="_Toc471508559"/>
      <w:bookmarkStart w:id="38" w:name="_Toc471521673"/>
      <w:bookmarkStart w:id="39" w:name="_Toc473909923"/>
      <w:bookmarkStart w:id="40" w:name="_Toc473909956"/>
      <w:bookmarkStart w:id="41" w:name="_Toc473909971"/>
      <w:bookmarkStart w:id="42" w:name="_Toc473929253"/>
      <w:bookmarkStart w:id="43" w:name="_Toc478170055"/>
      <w:bookmarkStart w:id="44" w:name="_Toc485034888"/>
      <w:bookmarkStart w:id="45" w:name="_Toc485424486"/>
      <w:bookmarkStart w:id="46" w:name="_Toc490259933"/>
      <w:r w:rsidRPr="00FF4A75">
        <w:t>The network should have means to configure rule</w:t>
      </w:r>
      <w:r w:rsidR="00E2148C">
        <w:t>s</w:t>
      </w:r>
      <w:r w:rsidRPr="00FF4A75">
        <w:t xml:space="preserve"> for the validity of dedicated </w:t>
      </w:r>
      <w:r w:rsidR="006F5A17">
        <w:t xml:space="preserve">replacement </w:t>
      </w:r>
      <w:r w:rsidRPr="00FF4A75">
        <w:t>SI</w:t>
      </w:r>
      <w:r w:rsidR="00D63475">
        <w: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E690B51" w14:textId="77777777" w:rsidR="00C01F33" w:rsidRPr="00CE0424" w:rsidRDefault="00C01F33" w:rsidP="00CE0424">
      <w:pPr>
        <w:pStyle w:val="Heading1"/>
      </w:pPr>
      <w:r w:rsidRPr="00CE0424">
        <w:t>Conclusion</w:t>
      </w:r>
    </w:p>
    <w:p w14:paraId="0A3CE8F0" w14:textId="7F866517" w:rsidR="007B2294" w:rsidRPr="00C70370" w:rsidRDefault="008E065E" w:rsidP="007B2294">
      <w:pPr>
        <w:ind w:left="1701" w:hanging="1701"/>
        <w:rPr>
          <w:b/>
        </w:rPr>
      </w:pPr>
      <w:r w:rsidRPr="00C70370">
        <w:t xml:space="preserve">In section </w:t>
      </w:r>
      <w:r w:rsidRPr="00C70370">
        <w:fldChar w:fldCharType="begin"/>
      </w:r>
      <w:r w:rsidRPr="00C70370">
        <w:instrText xml:space="preserve"> REF _Ref178064866 \r \h </w:instrText>
      </w:r>
      <w:r w:rsidR="00C70370">
        <w:instrText xml:space="preserve"> \* MERGEFORMAT </w:instrText>
      </w:r>
      <w:r w:rsidRPr="00C70370">
        <w:fldChar w:fldCharType="separate"/>
      </w:r>
      <w:r w:rsidR="00F26EC3" w:rsidRPr="00C70370">
        <w:t>2</w:t>
      </w:r>
      <w:r w:rsidRPr="00C70370">
        <w:fldChar w:fldCharType="end"/>
      </w:r>
      <w:r w:rsidRPr="00C70370">
        <w:t xml:space="preserve"> we made the following observations:</w:t>
      </w:r>
      <w:r w:rsidR="007B2294" w:rsidRPr="00C70370">
        <w:rPr>
          <w:b/>
        </w:rPr>
        <w:t xml:space="preserve"> </w:t>
      </w:r>
    </w:p>
    <w:p w14:paraId="2D9E4BDE" w14:textId="0DEBC322" w:rsidR="007B2294" w:rsidRPr="00C70370" w:rsidRDefault="007B2294" w:rsidP="007B2294">
      <w:pPr>
        <w:ind w:left="1701" w:hanging="1701"/>
        <w:rPr>
          <w:b/>
        </w:rPr>
      </w:pPr>
      <w:r w:rsidRPr="00C70370">
        <w:rPr>
          <w:b/>
        </w:rPr>
        <w:t>Observation 1</w:t>
      </w:r>
      <w:r w:rsidRPr="00C70370">
        <w:rPr>
          <w:b/>
        </w:rPr>
        <w:tab/>
      </w:r>
      <w:r w:rsidR="006F5A17">
        <w:rPr>
          <w:b/>
        </w:rPr>
        <w:t xml:space="preserve">The network may use the </w:t>
      </w:r>
      <w:proofErr w:type="gramStart"/>
      <w:r w:rsidR="006F5A17">
        <w:rPr>
          <w:b/>
        </w:rPr>
        <w:t>on demand</w:t>
      </w:r>
      <w:proofErr w:type="gramEnd"/>
      <w:r w:rsidR="006F5A17">
        <w:rPr>
          <w:b/>
        </w:rPr>
        <w:t xml:space="preserve"> SI delivery mechanism based on dedicated signalling to provide a UE in RRC_CONNECTED state</w:t>
      </w:r>
      <w:r w:rsidR="006F5A17" w:rsidRPr="00CB55F9">
        <w:rPr>
          <w:b/>
        </w:rPr>
        <w:t xml:space="preserve"> with dedicated</w:t>
      </w:r>
      <w:r w:rsidR="006F5A17">
        <w:rPr>
          <w:b/>
        </w:rPr>
        <w:t xml:space="preserve"> SI</w:t>
      </w:r>
      <w:r w:rsidR="006F5A17" w:rsidRPr="00CB55F9">
        <w:rPr>
          <w:b/>
        </w:rPr>
        <w:t xml:space="preserve"> overriding the corresponding SI p</w:t>
      </w:r>
      <w:r w:rsidR="006F5A17">
        <w:rPr>
          <w:b/>
        </w:rPr>
        <w:t>arameters received via broadcast</w:t>
      </w:r>
      <w:r w:rsidR="006F5A17" w:rsidRPr="00CB55F9">
        <w:rPr>
          <w:b/>
        </w:rPr>
        <w:t xml:space="preserve">, </w:t>
      </w:r>
      <w:r w:rsidR="006F5A17">
        <w:rPr>
          <w:b/>
        </w:rPr>
        <w:t xml:space="preserve">e.g. UE specific, </w:t>
      </w:r>
      <w:r w:rsidR="006F5A17" w:rsidRPr="00CB55F9">
        <w:rPr>
          <w:b/>
        </w:rPr>
        <w:t>UE group specific,</w:t>
      </w:r>
      <w:r w:rsidR="006F5A17">
        <w:rPr>
          <w:b/>
        </w:rPr>
        <w:t xml:space="preserve"> UE category specific or network slice specific SI. The dedicated SI would typically remain valid when the UE is switched to RRC_IDLE or RRC_INACTIVE state</w:t>
      </w:r>
      <w:r w:rsidR="00B715A0" w:rsidRPr="00C70370">
        <w:rPr>
          <w:b/>
        </w:rPr>
        <w:t>.</w:t>
      </w:r>
    </w:p>
    <w:p w14:paraId="70CCB56C" w14:textId="0EDF4E9A" w:rsidR="007B2294" w:rsidRPr="00C70370" w:rsidRDefault="007B2294" w:rsidP="007B2294">
      <w:pPr>
        <w:ind w:left="1701" w:hanging="1701"/>
        <w:rPr>
          <w:b/>
        </w:rPr>
      </w:pPr>
      <w:r w:rsidRPr="00C70370">
        <w:rPr>
          <w:b/>
        </w:rPr>
        <w:t>Observation 2</w:t>
      </w:r>
      <w:r w:rsidRPr="00C70370">
        <w:rPr>
          <w:b/>
        </w:rPr>
        <w:tab/>
      </w:r>
      <w:r w:rsidR="006F5A17" w:rsidRPr="00CB55F9">
        <w:rPr>
          <w:b/>
        </w:rPr>
        <w:t>When the dedicated SI is received, its relation to the corresponding broadcast SI is clear</w:t>
      </w:r>
      <w:r w:rsidR="006F5A17">
        <w:rPr>
          <w:b/>
        </w:rPr>
        <w:t xml:space="preserve"> (as per proposal 2)</w:t>
      </w:r>
      <w:r w:rsidR="006F5A17" w:rsidRPr="00CB55F9">
        <w:rPr>
          <w:b/>
        </w:rPr>
        <w:t>, i.e. the dedicated SI overrides the broadcast SI. But what happens when the bro</w:t>
      </w:r>
      <w:r w:rsidR="006F5A17">
        <w:rPr>
          <w:b/>
        </w:rPr>
        <w:t xml:space="preserve">adcast SI </w:t>
      </w:r>
      <w:r w:rsidR="005F7B9B">
        <w:rPr>
          <w:b/>
        </w:rPr>
        <w:t xml:space="preserve">subsequently </w:t>
      </w:r>
      <w:r w:rsidR="006F5A17">
        <w:rPr>
          <w:b/>
        </w:rPr>
        <w:t>is updated is unclear</w:t>
      </w:r>
      <w:r w:rsidR="00B715A0" w:rsidRPr="00C70370">
        <w:rPr>
          <w:b/>
        </w:rPr>
        <w:t>.</w:t>
      </w:r>
    </w:p>
    <w:p w14:paraId="4695F28D" w14:textId="73FB054A" w:rsidR="00294F7D" w:rsidRPr="00B715A0" w:rsidRDefault="00294F7D" w:rsidP="00294F7D">
      <w:pPr>
        <w:ind w:left="1701" w:hanging="1701"/>
        <w:rPr>
          <w:b/>
          <w:highlight w:val="green"/>
        </w:rPr>
      </w:pPr>
      <w:r w:rsidRPr="00C70370">
        <w:rPr>
          <w:b/>
        </w:rPr>
        <w:t>Observation 3</w:t>
      </w:r>
      <w:r w:rsidRPr="00C70370">
        <w:rPr>
          <w:b/>
        </w:rPr>
        <w:tab/>
      </w:r>
      <w:r w:rsidR="006F5A17" w:rsidRPr="00764544">
        <w:rPr>
          <w:b/>
        </w:rPr>
        <w:t>When the broadcast SI is updated, a UE with stored dedicated, overriding SI could either invalidate the dedicated SI and start applying the updated broadcast SI or keep using the dedicated SI</w:t>
      </w:r>
      <w:r w:rsidR="00B715A0" w:rsidRPr="00764544">
        <w:rPr>
          <w:b/>
        </w:rPr>
        <w:t>.</w:t>
      </w:r>
    </w:p>
    <w:p w14:paraId="6FE5699A" w14:textId="40351E11" w:rsidR="007B2294" w:rsidRPr="00893938" w:rsidRDefault="008E065E">
      <w:pPr>
        <w:pStyle w:val="TOC1"/>
        <w:rPr>
          <w:b w:val="0"/>
        </w:rPr>
      </w:pPr>
      <w:r w:rsidRPr="00893938">
        <w:rPr>
          <w:b w:val="0"/>
        </w:rPr>
        <w:lastRenderedPageBreak/>
        <w:t xml:space="preserve">Based on the discussion in section </w:t>
      </w:r>
      <w:r w:rsidRPr="00893938">
        <w:rPr>
          <w:b w:val="0"/>
          <w:highlight w:val="cyan"/>
        </w:rPr>
        <w:fldChar w:fldCharType="begin"/>
      </w:r>
      <w:r w:rsidRPr="00893938">
        <w:rPr>
          <w:b w:val="0"/>
        </w:rPr>
        <w:instrText xml:space="preserve"> REF _Ref178064866 \r \h </w:instrText>
      </w:r>
      <w:r w:rsidR="007B2294">
        <w:rPr>
          <w:b w:val="0"/>
          <w:highlight w:val="cyan"/>
        </w:rPr>
        <w:instrText xml:space="preserve"> \* MERGEFORMAT </w:instrText>
      </w:r>
      <w:r w:rsidRPr="00893938">
        <w:rPr>
          <w:b w:val="0"/>
          <w:highlight w:val="cyan"/>
        </w:rPr>
      </w:r>
      <w:r w:rsidRPr="00893938">
        <w:rPr>
          <w:b w:val="0"/>
          <w:highlight w:val="cyan"/>
        </w:rPr>
        <w:fldChar w:fldCharType="separate"/>
      </w:r>
      <w:r w:rsidR="00F26EC3">
        <w:rPr>
          <w:b w:val="0"/>
        </w:rPr>
        <w:t>2</w:t>
      </w:r>
      <w:r w:rsidRPr="00893938">
        <w:rPr>
          <w:b w:val="0"/>
          <w:highlight w:val="cyan"/>
        </w:rPr>
        <w:fldChar w:fldCharType="end"/>
      </w:r>
      <w:r w:rsidRPr="00893938">
        <w:rPr>
          <w:b w:val="0"/>
        </w:rPr>
        <w:t xml:space="preserve"> we propose the following:</w:t>
      </w:r>
    </w:p>
    <w:p w14:paraId="6E73B434" w14:textId="77777777" w:rsidR="00D860E3" w:rsidRDefault="008E065E">
      <w:pPr>
        <w:pStyle w:val="TOC1"/>
        <w:rPr>
          <w:rFonts w:asciiTheme="minorHAnsi" w:eastAsiaTheme="minorEastAsia" w:hAnsiTheme="minorHAnsi" w:cstheme="minorBidi"/>
          <w:b w:val="0"/>
          <w:sz w:val="22"/>
          <w:lang w:val="sv-SE" w:eastAsia="sv-SE"/>
        </w:rPr>
      </w:pPr>
      <w:r>
        <w:rPr>
          <w:b w:val="0"/>
          <w:bCs/>
        </w:rPr>
        <w:fldChar w:fldCharType="begin"/>
      </w:r>
      <w:r>
        <w:rPr>
          <w:bCs/>
        </w:rPr>
        <w:instrText xml:space="preserve"> TOC \f \n \p " " \t "Proposal;1" </w:instrText>
      </w:r>
      <w:r>
        <w:rPr>
          <w:b w:val="0"/>
          <w:bCs/>
        </w:rPr>
        <w:fldChar w:fldCharType="separate"/>
      </w:r>
      <w:r w:rsidR="00D860E3">
        <w:t>Proposal 1</w:t>
      </w:r>
      <w:r w:rsidR="00D860E3">
        <w:rPr>
          <w:rFonts w:asciiTheme="minorHAnsi" w:eastAsiaTheme="minorEastAsia" w:hAnsiTheme="minorHAnsi" w:cstheme="minorBidi"/>
          <w:b w:val="0"/>
          <w:sz w:val="22"/>
          <w:lang w:val="sv-SE" w:eastAsia="sv-SE"/>
        </w:rPr>
        <w:tab/>
      </w:r>
      <w:r w:rsidR="00D860E3">
        <w:t>The network should be able to provide a UE with SI that overrides/replaces corresponding SI parameters that are broadcast in the cell.</w:t>
      </w:r>
    </w:p>
    <w:p w14:paraId="67D51936" w14:textId="77777777" w:rsidR="00D860E3" w:rsidRDefault="00D860E3">
      <w:pPr>
        <w:pStyle w:val="TOC1"/>
        <w:rPr>
          <w:rFonts w:asciiTheme="minorHAnsi" w:eastAsiaTheme="minorEastAsia" w:hAnsiTheme="minorHAnsi" w:cstheme="minorBidi"/>
          <w:b w:val="0"/>
          <w:sz w:val="22"/>
          <w:lang w:val="sv-SE" w:eastAsia="sv-SE"/>
        </w:rPr>
      </w:pPr>
      <w:r>
        <w:t>Proposal 2</w:t>
      </w:r>
      <w:r>
        <w:rPr>
          <w:rFonts w:asciiTheme="minorHAnsi" w:eastAsiaTheme="minorEastAsia" w:hAnsiTheme="minorHAnsi" w:cstheme="minorBidi"/>
          <w:b w:val="0"/>
          <w:sz w:val="22"/>
          <w:lang w:val="sv-SE" w:eastAsia="sv-SE"/>
        </w:rPr>
        <w:tab/>
      </w:r>
      <w:r>
        <w:t>When a UE in RRC_CONNECTED state receives SI via dedicated signalling, where the SI contains parameters corresponding to SI parameters that the UE may have acquired (and stored) before, the UE should consider the SI received via dedicated signalling as overriding the corresponding SI that the UE considered as valid before it received the overriding replacement SI, e.g. SI previously received via broadcast.</w:t>
      </w:r>
    </w:p>
    <w:p w14:paraId="7535233A" w14:textId="77777777" w:rsidR="00D860E3" w:rsidRDefault="00D860E3">
      <w:pPr>
        <w:pStyle w:val="TOC1"/>
        <w:rPr>
          <w:rFonts w:asciiTheme="minorHAnsi" w:eastAsiaTheme="minorEastAsia" w:hAnsiTheme="minorHAnsi" w:cstheme="minorBidi"/>
          <w:b w:val="0"/>
          <w:sz w:val="22"/>
          <w:lang w:val="sv-SE" w:eastAsia="sv-SE"/>
        </w:rPr>
      </w:pPr>
      <w:r>
        <w:t>Proposal 3</w:t>
      </w:r>
      <w:r>
        <w:rPr>
          <w:rFonts w:asciiTheme="minorHAnsi" w:eastAsiaTheme="minorEastAsia" w:hAnsiTheme="minorHAnsi" w:cstheme="minorBidi"/>
          <w:b w:val="0"/>
          <w:sz w:val="22"/>
          <w:lang w:val="sv-SE" w:eastAsia="sv-SE"/>
        </w:rPr>
        <w:tab/>
      </w:r>
      <w:r>
        <w:t>The network should have means to configure rules for the validity of dedicated replacement SI.</w:t>
      </w:r>
    </w:p>
    <w:p w14:paraId="7AA6E6A4" w14:textId="5F94E721" w:rsidR="003A7EF3" w:rsidRPr="00402065" w:rsidRDefault="008E065E" w:rsidP="00402065">
      <w:pPr>
        <w:rPr>
          <w:b/>
          <w:bCs/>
        </w:rPr>
      </w:pPr>
      <w:r>
        <w:rPr>
          <w:b/>
          <w:bCs/>
        </w:rPr>
        <w:fldChar w:fldCharType="end"/>
      </w:r>
      <w:bookmarkStart w:id="47" w:name="_In-sequence_SDU_delivery"/>
      <w:bookmarkEnd w:id="47"/>
    </w:p>
    <w:sectPr w:rsidR="003A7EF3" w:rsidRPr="00402065">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0A0C1A" w14:textId="77777777" w:rsidR="00491E44" w:rsidRDefault="00491E44">
      <w:r>
        <w:separator/>
      </w:r>
    </w:p>
  </w:endnote>
  <w:endnote w:type="continuationSeparator" w:id="0">
    <w:p w14:paraId="6EF286E6" w14:textId="77777777" w:rsidR="00491E44" w:rsidRDefault="00491E44">
      <w:r>
        <w:continuationSeparator/>
      </w:r>
    </w:p>
  </w:endnote>
  <w:endnote w:type="continuationNotice" w:id="1">
    <w:p w14:paraId="299F3E55" w14:textId="77777777" w:rsidR="00491E44" w:rsidRDefault="00491E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6DD1DF3" w:rsidR="002C50AB" w:rsidRDefault="002C50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60E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60E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1E8B06" w14:textId="77777777" w:rsidR="00491E44" w:rsidRDefault="00491E44">
      <w:r>
        <w:separator/>
      </w:r>
    </w:p>
  </w:footnote>
  <w:footnote w:type="continuationSeparator" w:id="0">
    <w:p w14:paraId="4AEF28E8" w14:textId="77777777" w:rsidR="00491E44" w:rsidRDefault="00491E44">
      <w:r>
        <w:continuationSeparator/>
      </w:r>
    </w:p>
  </w:footnote>
  <w:footnote w:type="continuationNotice" w:id="1">
    <w:p w14:paraId="49E6F308" w14:textId="77777777" w:rsidR="00491E44" w:rsidRDefault="00491E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2C50AB" w:rsidRDefault="002C50A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4"/>
  </w:num>
  <w:num w:numId="15">
    <w:abstractNumId w:val="17"/>
  </w:num>
  <w:num w:numId="16">
    <w:abstractNumId w:val="27"/>
  </w:num>
  <w:num w:numId="17">
    <w:abstractNumId w:val="20"/>
  </w:num>
  <w:num w:numId="18">
    <w:abstractNumId w:val="24"/>
  </w:num>
  <w:num w:numId="19">
    <w:abstractNumId w:val="23"/>
  </w:num>
  <w:num w:numId="20">
    <w:abstractNumId w:val="6"/>
  </w:num>
  <w:num w:numId="21">
    <w:abstractNumId w:val="25"/>
  </w:num>
  <w:num w:numId="22">
    <w:abstractNumId w:val="7"/>
  </w:num>
  <w:num w:numId="23">
    <w:abstractNumId w:val="26"/>
  </w:num>
  <w:num w:numId="24">
    <w:abstractNumId w:val="5"/>
  </w:num>
  <w:num w:numId="25">
    <w:abstractNumId w:val="10"/>
  </w:num>
  <w:num w:numId="26">
    <w:abstractNumId w:val="9"/>
  </w:num>
  <w:num w:numId="27">
    <w:abstractNumId w:val="8"/>
  </w:num>
  <w:num w:numId="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000"/>
    <w:rsid w:val="00002A37"/>
    <w:rsid w:val="00006446"/>
    <w:rsid w:val="00006896"/>
    <w:rsid w:val="00006B58"/>
    <w:rsid w:val="000076BB"/>
    <w:rsid w:val="00007CDC"/>
    <w:rsid w:val="00011B28"/>
    <w:rsid w:val="00015D15"/>
    <w:rsid w:val="00017DAE"/>
    <w:rsid w:val="0002564D"/>
    <w:rsid w:val="00025ECA"/>
    <w:rsid w:val="00027939"/>
    <w:rsid w:val="00027F4B"/>
    <w:rsid w:val="000325B8"/>
    <w:rsid w:val="00034C15"/>
    <w:rsid w:val="00036BA1"/>
    <w:rsid w:val="000422E2"/>
    <w:rsid w:val="00042F22"/>
    <w:rsid w:val="000444EF"/>
    <w:rsid w:val="00044B72"/>
    <w:rsid w:val="000519BC"/>
    <w:rsid w:val="00052A07"/>
    <w:rsid w:val="000534E3"/>
    <w:rsid w:val="0005606A"/>
    <w:rsid w:val="00057117"/>
    <w:rsid w:val="0005720E"/>
    <w:rsid w:val="000616E7"/>
    <w:rsid w:val="0006487E"/>
    <w:rsid w:val="00065E1A"/>
    <w:rsid w:val="000770C2"/>
    <w:rsid w:val="00077E5F"/>
    <w:rsid w:val="0008036A"/>
    <w:rsid w:val="00081AE6"/>
    <w:rsid w:val="000855EB"/>
    <w:rsid w:val="00085B52"/>
    <w:rsid w:val="000866F2"/>
    <w:rsid w:val="0009009F"/>
    <w:rsid w:val="00090A66"/>
    <w:rsid w:val="00091557"/>
    <w:rsid w:val="000924C1"/>
    <w:rsid w:val="000924F0"/>
    <w:rsid w:val="00093474"/>
    <w:rsid w:val="000936F6"/>
    <w:rsid w:val="000949DD"/>
    <w:rsid w:val="0009510F"/>
    <w:rsid w:val="00096481"/>
    <w:rsid w:val="000A1B7B"/>
    <w:rsid w:val="000A56F2"/>
    <w:rsid w:val="000A6B55"/>
    <w:rsid w:val="000B2719"/>
    <w:rsid w:val="000B3A8F"/>
    <w:rsid w:val="000B4AB9"/>
    <w:rsid w:val="000B58C3"/>
    <w:rsid w:val="000B61E9"/>
    <w:rsid w:val="000C165A"/>
    <w:rsid w:val="000C2E19"/>
    <w:rsid w:val="000C3EE7"/>
    <w:rsid w:val="000C6FE0"/>
    <w:rsid w:val="000D0D07"/>
    <w:rsid w:val="000D4797"/>
    <w:rsid w:val="000E0527"/>
    <w:rsid w:val="000E1E92"/>
    <w:rsid w:val="000E55DC"/>
    <w:rsid w:val="000F06D6"/>
    <w:rsid w:val="000F0EB1"/>
    <w:rsid w:val="000F1106"/>
    <w:rsid w:val="000F1703"/>
    <w:rsid w:val="000F3BE9"/>
    <w:rsid w:val="000F3F6C"/>
    <w:rsid w:val="000F48FD"/>
    <w:rsid w:val="000F6DF3"/>
    <w:rsid w:val="001005FF"/>
    <w:rsid w:val="001062FB"/>
    <w:rsid w:val="001063E6"/>
    <w:rsid w:val="00113CF4"/>
    <w:rsid w:val="001153EA"/>
    <w:rsid w:val="00115643"/>
    <w:rsid w:val="00116765"/>
    <w:rsid w:val="001219F5"/>
    <w:rsid w:val="00121A20"/>
    <w:rsid w:val="00122F2E"/>
    <w:rsid w:val="0012377F"/>
    <w:rsid w:val="00123DE6"/>
    <w:rsid w:val="00124314"/>
    <w:rsid w:val="00126B4A"/>
    <w:rsid w:val="00132FD0"/>
    <w:rsid w:val="001344C0"/>
    <w:rsid w:val="001346FA"/>
    <w:rsid w:val="00135252"/>
    <w:rsid w:val="0013573F"/>
    <w:rsid w:val="001375E4"/>
    <w:rsid w:val="00137AB5"/>
    <w:rsid w:val="00137F0B"/>
    <w:rsid w:val="00151E23"/>
    <w:rsid w:val="001525B1"/>
    <w:rsid w:val="001526E0"/>
    <w:rsid w:val="00153E38"/>
    <w:rsid w:val="001551B5"/>
    <w:rsid w:val="001643A8"/>
    <w:rsid w:val="001659C1"/>
    <w:rsid w:val="001734CA"/>
    <w:rsid w:val="00173A8E"/>
    <w:rsid w:val="00177795"/>
    <w:rsid w:val="0018143F"/>
    <w:rsid w:val="00190AC1"/>
    <w:rsid w:val="001918F3"/>
    <w:rsid w:val="0019341A"/>
    <w:rsid w:val="00197DF9"/>
    <w:rsid w:val="001A1987"/>
    <w:rsid w:val="001A2564"/>
    <w:rsid w:val="001A6173"/>
    <w:rsid w:val="001A6CBA"/>
    <w:rsid w:val="001B0D97"/>
    <w:rsid w:val="001B5A5D"/>
    <w:rsid w:val="001B730C"/>
    <w:rsid w:val="001C1CE5"/>
    <w:rsid w:val="001C3159"/>
    <w:rsid w:val="001C3BA7"/>
    <w:rsid w:val="001C3D2A"/>
    <w:rsid w:val="001C6495"/>
    <w:rsid w:val="001D51BA"/>
    <w:rsid w:val="001D6342"/>
    <w:rsid w:val="001D6D53"/>
    <w:rsid w:val="001E58E2"/>
    <w:rsid w:val="001E7AED"/>
    <w:rsid w:val="001F3916"/>
    <w:rsid w:val="001F54C5"/>
    <w:rsid w:val="001F662C"/>
    <w:rsid w:val="001F7074"/>
    <w:rsid w:val="00200490"/>
    <w:rsid w:val="00201AED"/>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223B"/>
    <w:rsid w:val="00242256"/>
    <w:rsid w:val="002423DB"/>
    <w:rsid w:val="002435B3"/>
    <w:rsid w:val="002439D4"/>
    <w:rsid w:val="002458EB"/>
    <w:rsid w:val="002500C8"/>
    <w:rsid w:val="00250D22"/>
    <w:rsid w:val="00257543"/>
    <w:rsid w:val="00257FBD"/>
    <w:rsid w:val="002617E7"/>
    <w:rsid w:val="00261FC8"/>
    <w:rsid w:val="00264228"/>
    <w:rsid w:val="00264334"/>
    <w:rsid w:val="0026473E"/>
    <w:rsid w:val="00266214"/>
    <w:rsid w:val="00267C83"/>
    <w:rsid w:val="0027144F"/>
    <w:rsid w:val="00271F3A"/>
    <w:rsid w:val="00273278"/>
    <w:rsid w:val="002737F4"/>
    <w:rsid w:val="00275904"/>
    <w:rsid w:val="002805F5"/>
    <w:rsid w:val="00280751"/>
    <w:rsid w:val="0028280A"/>
    <w:rsid w:val="0028370A"/>
    <w:rsid w:val="00286ACD"/>
    <w:rsid w:val="00287838"/>
    <w:rsid w:val="002907B5"/>
    <w:rsid w:val="00292EB7"/>
    <w:rsid w:val="00294F7D"/>
    <w:rsid w:val="00296227"/>
    <w:rsid w:val="00296F44"/>
    <w:rsid w:val="0029777D"/>
    <w:rsid w:val="002A055E"/>
    <w:rsid w:val="002A1D4E"/>
    <w:rsid w:val="002A2869"/>
    <w:rsid w:val="002B24D6"/>
    <w:rsid w:val="002C41E6"/>
    <w:rsid w:val="002C50AB"/>
    <w:rsid w:val="002D071A"/>
    <w:rsid w:val="002D1D89"/>
    <w:rsid w:val="002D34B2"/>
    <w:rsid w:val="002D6035"/>
    <w:rsid w:val="002D6353"/>
    <w:rsid w:val="002D7637"/>
    <w:rsid w:val="002E17F2"/>
    <w:rsid w:val="002E3639"/>
    <w:rsid w:val="002E6DB6"/>
    <w:rsid w:val="002E7CAE"/>
    <w:rsid w:val="002F2771"/>
    <w:rsid w:val="002F37A9"/>
    <w:rsid w:val="00300CEB"/>
    <w:rsid w:val="00301CE6"/>
    <w:rsid w:val="0030256B"/>
    <w:rsid w:val="0030501F"/>
    <w:rsid w:val="003064EB"/>
    <w:rsid w:val="00307BA1"/>
    <w:rsid w:val="00311702"/>
    <w:rsid w:val="00311E82"/>
    <w:rsid w:val="00313FD6"/>
    <w:rsid w:val="003143BD"/>
    <w:rsid w:val="00314D4D"/>
    <w:rsid w:val="00317B01"/>
    <w:rsid w:val="0032006E"/>
    <w:rsid w:val="003203ED"/>
    <w:rsid w:val="00322C9F"/>
    <w:rsid w:val="00324D23"/>
    <w:rsid w:val="00331053"/>
    <w:rsid w:val="00331751"/>
    <w:rsid w:val="00334579"/>
    <w:rsid w:val="00335858"/>
    <w:rsid w:val="00336BDA"/>
    <w:rsid w:val="00342BD7"/>
    <w:rsid w:val="00343A07"/>
    <w:rsid w:val="00346DB5"/>
    <w:rsid w:val="003477B1"/>
    <w:rsid w:val="0035482C"/>
    <w:rsid w:val="00357380"/>
    <w:rsid w:val="003602D9"/>
    <w:rsid w:val="003604CE"/>
    <w:rsid w:val="00363645"/>
    <w:rsid w:val="00370E47"/>
    <w:rsid w:val="003742AC"/>
    <w:rsid w:val="00374E33"/>
    <w:rsid w:val="00376EB9"/>
    <w:rsid w:val="00377CE1"/>
    <w:rsid w:val="00380783"/>
    <w:rsid w:val="00385BF0"/>
    <w:rsid w:val="003916B4"/>
    <w:rsid w:val="00392CE5"/>
    <w:rsid w:val="003939FF"/>
    <w:rsid w:val="0039608E"/>
    <w:rsid w:val="003A2223"/>
    <w:rsid w:val="003A2A0F"/>
    <w:rsid w:val="003A45A1"/>
    <w:rsid w:val="003A5B0A"/>
    <w:rsid w:val="003A6BAC"/>
    <w:rsid w:val="003A7EF3"/>
    <w:rsid w:val="003B159C"/>
    <w:rsid w:val="003B369F"/>
    <w:rsid w:val="003B36A3"/>
    <w:rsid w:val="003B50DC"/>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0935"/>
    <w:rsid w:val="00402065"/>
    <w:rsid w:val="00402E2B"/>
    <w:rsid w:val="00403142"/>
    <w:rsid w:val="00403733"/>
    <w:rsid w:val="0040512B"/>
    <w:rsid w:val="00405CA5"/>
    <w:rsid w:val="00407CD3"/>
    <w:rsid w:val="00410134"/>
    <w:rsid w:val="00410B72"/>
    <w:rsid w:val="00410F18"/>
    <w:rsid w:val="00411FBA"/>
    <w:rsid w:val="0041263E"/>
    <w:rsid w:val="00413AAC"/>
    <w:rsid w:val="00415448"/>
    <w:rsid w:val="004179E1"/>
    <w:rsid w:val="00420092"/>
    <w:rsid w:val="00421105"/>
    <w:rsid w:val="004242F4"/>
    <w:rsid w:val="00427248"/>
    <w:rsid w:val="00435B79"/>
    <w:rsid w:val="00437447"/>
    <w:rsid w:val="00440FB7"/>
    <w:rsid w:val="00441A92"/>
    <w:rsid w:val="004432C3"/>
    <w:rsid w:val="00444F56"/>
    <w:rsid w:val="00445A11"/>
    <w:rsid w:val="00446488"/>
    <w:rsid w:val="004517AA"/>
    <w:rsid w:val="00452CAC"/>
    <w:rsid w:val="00453E7E"/>
    <w:rsid w:val="00457565"/>
    <w:rsid w:val="00457B71"/>
    <w:rsid w:val="00465F3A"/>
    <w:rsid w:val="004669E2"/>
    <w:rsid w:val="00470C31"/>
    <w:rsid w:val="004731C9"/>
    <w:rsid w:val="004734D0"/>
    <w:rsid w:val="0047556B"/>
    <w:rsid w:val="00477768"/>
    <w:rsid w:val="00491E44"/>
    <w:rsid w:val="004927EE"/>
    <w:rsid w:val="00492BC5"/>
    <w:rsid w:val="004932ED"/>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F89"/>
    <w:rsid w:val="005153A7"/>
    <w:rsid w:val="005219CF"/>
    <w:rsid w:val="005245EE"/>
    <w:rsid w:val="00531534"/>
    <w:rsid w:val="005338D0"/>
    <w:rsid w:val="00534B59"/>
    <w:rsid w:val="00535839"/>
    <w:rsid w:val="00536759"/>
    <w:rsid w:val="00537C62"/>
    <w:rsid w:val="005405A6"/>
    <w:rsid w:val="00546970"/>
    <w:rsid w:val="00546AA4"/>
    <w:rsid w:val="00554E19"/>
    <w:rsid w:val="00554E3E"/>
    <w:rsid w:val="00555CD2"/>
    <w:rsid w:val="0056121F"/>
    <w:rsid w:val="00563CC3"/>
    <w:rsid w:val="00572505"/>
    <w:rsid w:val="00580202"/>
    <w:rsid w:val="0058186C"/>
    <w:rsid w:val="00582809"/>
    <w:rsid w:val="00584FCB"/>
    <w:rsid w:val="0058798C"/>
    <w:rsid w:val="005900FA"/>
    <w:rsid w:val="005908B0"/>
    <w:rsid w:val="005935A4"/>
    <w:rsid w:val="005948C2"/>
    <w:rsid w:val="00595453"/>
    <w:rsid w:val="00595D6D"/>
    <w:rsid w:val="00595DCA"/>
    <w:rsid w:val="0059779B"/>
    <w:rsid w:val="005A209A"/>
    <w:rsid w:val="005A2F23"/>
    <w:rsid w:val="005A4D44"/>
    <w:rsid w:val="005A662D"/>
    <w:rsid w:val="005B35D7"/>
    <w:rsid w:val="005B392A"/>
    <w:rsid w:val="005B3AA3"/>
    <w:rsid w:val="005B6F83"/>
    <w:rsid w:val="005C43B1"/>
    <w:rsid w:val="005C5235"/>
    <w:rsid w:val="005C74FB"/>
    <w:rsid w:val="005D1602"/>
    <w:rsid w:val="005D252B"/>
    <w:rsid w:val="005E2963"/>
    <w:rsid w:val="005E385F"/>
    <w:rsid w:val="005E5B81"/>
    <w:rsid w:val="005E5FE7"/>
    <w:rsid w:val="005F2CB1"/>
    <w:rsid w:val="005F3025"/>
    <w:rsid w:val="005F3244"/>
    <w:rsid w:val="005F4D03"/>
    <w:rsid w:val="005F4F53"/>
    <w:rsid w:val="005F618C"/>
    <w:rsid w:val="005F70BD"/>
    <w:rsid w:val="005F7B9B"/>
    <w:rsid w:val="0060283C"/>
    <w:rsid w:val="00603FC5"/>
    <w:rsid w:val="00604F14"/>
    <w:rsid w:val="00605F62"/>
    <w:rsid w:val="00611B83"/>
    <w:rsid w:val="00612B00"/>
    <w:rsid w:val="00613257"/>
    <w:rsid w:val="00620A71"/>
    <w:rsid w:val="00620D80"/>
    <w:rsid w:val="006234A6"/>
    <w:rsid w:val="0062417E"/>
    <w:rsid w:val="00624D23"/>
    <w:rsid w:val="00630001"/>
    <w:rsid w:val="006311B3"/>
    <w:rsid w:val="0063284C"/>
    <w:rsid w:val="006337DB"/>
    <w:rsid w:val="00636398"/>
    <w:rsid w:val="006368D3"/>
    <w:rsid w:val="006377EC"/>
    <w:rsid w:val="0064151F"/>
    <w:rsid w:val="00641533"/>
    <w:rsid w:val="0064208D"/>
    <w:rsid w:val="00642E5E"/>
    <w:rsid w:val="00643475"/>
    <w:rsid w:val="0064396A"/>
    <w:rsid w:val="0064624E"/>
    <w:rsid w:val="00650AB9"/>
    <w:rsid w:val="00655733"/>
    <w:rsid w:val="00655ACD"/>
    <w:rsid w:val="00656A92"/>
    <w:rsid w:val="00656DDE"/>
    <w:rsid w:val="0066011D"/>
    <w:rsid w:val="006607C0"/>
    <w:rsid w:val="006613A6"/>
    <w:rsid w:val="006627A2"/>
    <w:rsid w:val="0066312E"/>
    <w:rsid w:val="006634E6"/>
    <w:rsid w:val="0066524B"/>
    <w:rsid w:val="006655EE"/>
    <w:rsid w:val="00667EE7"/>
    <w:rsid w:val="00670922"/>
    <w:rsid w:val="00670BE1"/>
    <w:rsid w:val="0067218F"/>
    <w:rsid w:val="006741F2"/>
    <w:rsid w:val="00674860"/>
    <w:rsid w:val="00674CC3"/>
    <w:rsid w:val="00675C72"/>
    <w:rsid w:val="006771F9"/>
    <w:rsid w:val="006776D7"/>
    <w:rsid w:val="00681003"/>
    <w:rsid w:val="006817C9"/>
    <w:rsid w:val="00683ECE"/>
    <w:rsid w:val="00686F9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5A17"/>
    <w:rsid w:val="0070346E"/>
    <w:rsid w:val="00704EDB"/>
    <w:rsid w:val="0070537F"/>
    <w:rsid w:val="00706101"/>
    <w:rsid w:val="00707072"/>
    <w:rsid w:val="00707D61"/>
    <w:rsid w:val="00712287"/>
    <w:rsid w:val="00712772"/>
    <w:rsid w:val="007148D3"/>
    <w:rsid w:val="00714D08"/>
    <w:rsid w:val="00715B9A"/>
    <w:rsid w:val="00721593"/>
    <w:rsid w:val="00726EA6"/>
    <w:rsid w:val="00727208"/>
    <w:rsid w:val="00727680"/>
    <w:rsid w:val="007348B1"/>
    <w:rsid w:val="00734B23"/>
    <w:rsid w:val="007362A6"/>
    <w:rsid w:val="00736D7D"/>
    <w:rsid w:val="00740E58"/>
    <w:rsid w:val="00741A7E"/>
    <w:rsid w:val="007445A0"/>
    <w:rsid w:val="0074524B"/>
    <w:rsid w:val="00746A0D"/>
    <w:rsid w:val="00747D8B"/>
    <w:rsid w:val="00751228"/>
    <w:rsid w:val="00755FA9"/>
    <w:rsid w:val="007571E1"/>
    <w:rsid w:val="007604B2"/>
    <w:rsid w:val="00764544"/>
    <w:rsid w:val="00765281"/>
    <w:rsid w:val="00766BAD"/>
    <w:rsid w:val="007730BD"/>
    <w:rsid w:val="007755F2"/>
    <w:rsid w:val="00776971"/>
    <w:rsid w:val="0077789C"/>
    <w:rsid w:val="0078177E"/>
    <w:rsid w:val="0078304C"/>
    <w:rsid w:val="00783673"/>
    <w:rsid w:val="00785490"/>
    <w:rsid w:val="007925EA"/>
    <w:rsid w:val="00793CD8"/>
    <w:rsid w:val="00795C92"/>
    <w:rsid w:val="00796231"/>
    <w:rsid w:val="007A03AD"/>
    <w:rsid w:val="007A1CB3"/>
    <w:rsid w:val="007A2C45"/>
    <w:rsid w:val="007A306F"/>
    <w:rsid w:val="007A43A6"/>
    <w:rsid w:val="007A58A6"/>
    <w:rsid w:val="007B2294"/>
    <w:rsid w:val="007B3D2D"/>
    <w:rsid w:val="007B50AE"/>
    <w:rsid w:val="007B51DF"/>
    <w:rsid w:val="007C05DD"/>
    <w:rsid w:val="007C139F"/>
    <w:rsid w:val="007C3D18"/>
    <w:rsid w:val="007C60BF"/>
    <w:rsid w:val="007C6A07"/>
    <w:rsid w:val="007C75A1"/>
    <w:rsid w:val="007C77A5"/>
    <w:rsid w:val="007D04E5"/>
    <w:rsid w:val="007D5901"/>
    <w:rsid w:val="007D7526"/>
    <w:rsid w:val="007E3C72"/>
    <w:rsid w:val="007E4405"/>
    <w:rsid w:val="007E4610"/>
    <w:rsid w:val="007E4715"/>
    <w:rsid w:val="007E505B"/>
    <w:rsid w:val="007E7091"/>
    <w:rsid w:val="007F1449"/>
    <w:rsid w:val="00802CB9"/>
    <w:rsid w:val="00803FAE"/>
    <w:rsid w:val="0080605F"/>
    <w:rsid w:val="008068C9"/>
    <w:rsid w:val="00807786"/>
    <w:rsid w:val="00811FCB"/>
    <w:rsid w:val="0081413A"/>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471F"/>
    <w:rsid w:val="00875CD7"/>
    <w:rsid w:val="00876B4D"/>
    <w:rsid w:val="00877F18"/>
    <w:rsid w:val="00890334"/>
    <w:rsid w:val="00893938"/>
    <w:rsid w:val="00894A88"/>
    <w:rsid w:val="0089504E"/>
    <w:rsid w:val="00895348"/>
    <w:rsid w:val="00895386"/>
    <w:rsid w:val="008A188A"/>
    <w:rsid w:val="008A21FF"/>
    <w:rsid w:val="008A2CE2"/>
    <w:rsid w:val="008A30AC"/>
    <w:rsid w:val="008A44B8"/>
    <w:rsid w:val="008A51A8"/>
    <w:rsid w:val="008A54C7"/>
    <w:rsid w:val="008A77D8"/>
    <w:rsid w:val="008B0483"/>
    <w:rsid w:val="008B120C"/>
    <w:rsid w:val="008B21E6"/>
    <w:rsid w:val="008B51A0"/>
    <w:rsid w:val="008B592A"/>
    <w:rsid w:val="008B7B5C"/>
    <w:rsid w:val="008C0C99"/>
    <w:rsid w:val="008C2017"/>
    <w:rsid w:val="008C4958"/>
    <w:rsid w:val="008C4BAA"/>
    <w:rsid w:val="008C6AE8"/>
    <w:rsid w:val="008C7573"/>
    <w:rsid w:val="008D0CE2"/>
    <w:rsid w:val="008D34F1"/>
    <w:rsid w:val="008D39D8"/>
    <w:rsid w:val="008D4B3C"/>
    <w:rsid w:val="008D6D1A"/>
    <w:rsid w:val="008E065E"/>
    <w:rsid w:val="008E0927"/>
    <w:rsid w:val="008E1909"/>
    <w:rsid w:val="008E5EB4"/>
    <w:rsid w:val="008F1EAB"/>
    <w:rsid w:val="008F33DC"/>
    <w:rsid w:val="008F3673"/>
    <w:rsid w:val="008F477F"/>
    <w:rsid w:val="00902350"/>
    <w:rsid w:val="0090336B"/>
    <w:rsid w:val="009053AA"/>
    <w:rsid w:val="00906939"/>
    <w:rsid w:val="00910B7D"/>
    <w:rsid w:val="00911DFB"/>
    <w:rsid w:val="00912B75"/>
    <w:rsid w:val="009139D9"/>
    <w:rsid w:val="00914AD8"/>
    <w:rsid w:val="00915720"/>
    <w:rsid w:val="00916079"/>
    <w:rsid w:val="009162A6"/>
    <w:rsid w:val="00917CE9"/>
    <w:rsid w:val="00920BF2"/>
    <w:rsid w:val="00922010"/>
    <w:rsid w:val="00931BD9"/>
    <w:rsid w:val="009368F3"/>
    <w:rsid w:val="00941636"/>
    <w:rsid w:val="00943742"/>
    <w:rsid w:val="00945C05"/>
    <w:rsid w:val="009466EF"/>
    <w:rsid w:val="00946945"/>
    <w:rsid w:val="00946ADD"/>
    <w:rsid w:val="00947713"/>
    <w:rsid w:val="00950DE7"/>
    <w:rsid w:val="0095348C"/>
    <w:rsid w:val="00953920"/>
    <w:rsid w:val="00953D47"/>
    <w:rsid w:val="0095681E"/>
    <w:rsid w:val="009572D4"/>
    <w:rsid w:val="00957DF2"/>
    <w:rsid w:val="00961921"/>
    <w:rsid w:val="0096430A"/>
    <w:rsid w:val="0096554B"/>
    <w:rsid w:val="0096584A"/>
    <w:rsid w:val="0096648E"/>
    <w:rsid w:val="00967AFF"/>
    <w:rsid w:val="00967BDC"/>
    <w:rsid w:val="00971D84"/>
    <w:rsid w:val="00971F08"/>
    <w:rsid w:val="0097603D"/>
    <w:rsid w:val="00976949"/>
    <w:rsid w:val="00980477"/>
    <w:rsid w:val="00985253"/>
    <w:rsid w:val="009853B3"/>
    <w:rsid w:val="00990630"/>
    <w:rsid w:val="00991761"/>
    <w:rsid w:val="00994DCA"/>
    <w:rsid w:val="009960EC"/>
    <w:rsid w:val="00996BF7"/>
    <w:rsid w:val="009970DD"/>
    <w:rsid w:val="009A0FBA"/>
    <w:rsid w:val="009A1601"/>
    <w:rsid w:val="009A3ADF"/>
    <w:rsid w:val="009A462D"/>
    <w:rsid w:val="009A5204"/>
    <w:rsid w:val="009A5CBA"/>
    <w:rsid w:val="009B026C"/>
    <w:rsid w:val="009B1F30"/>
    <w:rsid w:val="009B3AC2"/>
    <w:rsid w:val="009B4DF4"/>
    <w:rsid w:val="009B564E"/>
    <w:rsid w:val="009B7E87"/>
    <w:rsid w:val="009C403E"/>
    <w:rsid w:val="009D4FF0"/>
    <w:rsid w:val="009D5D9F"/>
    <w:rsid w:val="009D703C"/>
    <w:rsid w:val="009D718F"/>
    <w:rsid w:val="009E068F"/>
    <w:rsid w:val="009E0F53"/>
    <w:rsid w:val="009E14E0"/>
    <w:rsid w:val="009E35DB"/>
    <w:rsid w:val="009E47A3"/>
    <w:rsid w:val="009E5DEF"/>
    <w:rsid w:val="009F08F3"/>
    <w:rsid w:val="009F1ECE"/>
    <w:rsid w:val="009F344F"/>
    <w:rsid w:val="009F66F1"/>
    <w:rsid w:val="00A048A8"/>
    <w:rsid w:val="00A04F49"/>
    <w:rsid w:val="00A0704D"/>
    <w:rsid w:val="00A078EF"/>
    <w:rsid w:val="00A13E54"/>
    <w:rsid w:val="00A17F63"/>
    <w:rsid w:val="00A2193B"/>
    <w:rsid w:val="00A2351A"/>
    <w:rsid w:val="00A264A9"/>
    <w:rsid w:val="00A27785"/>
    <w:rsid w:val="00A30187"/>
    <w:rsid w:val="00A306E8"/>
    <w:rsid w:val="00A33B32"/>
    <w:rsid w:val="00A3448A"/>
    <w:rsid w:val="00A36297"/>
    <w:rsid w:val="00A37DE5"/>
    <w:rsid w:val="00A41E2B"/>
    <w:rsid w:val="00A45B74"/>
    <w:rsid w:val="00A52E1D"/>
    <w:rsid w:val="00A61499"/>
    <w:rsid w:val="00A62A77"/>
    <w:rsid w:val="00A63483"/>
    <w:rsid w:val="00A657D7"/>
    <w:rsid w:val="00A660AC"/>
    <w:rsid w:val="00A67E6C"/>
    <w:rsid w:val="00A71B99"/>
    <w:rsid w:val="00A739D0"/>
    <w:rsid w:val="00A73BB5"/>
    <w:rsid w:val="00A761D4"/>
    <w:rsid w:val="00A77EC4"/>
    <w:rsid w:val="00A8650C"/>
    <w:rsid w:val="00A87F10"/>
    <w:rsid w:val="00A92879"/>
    <w:rsid w:val="00A9442A"/>
    <w:rsid w:val="00AA016F"/>
    <w:rsid w:val="00AA1ED6"/>
    <w:rsid w:val="00AA2808"/>
    <w:rsid w:val="00AA51D6"/>
    <w:rsid w:val="00AA70B2"/>
    <w:rsid w:val="00AB0BC8"/>
    <w:rsid w:val="00AB11CA"/>
    <w:rsid w:val="00AB14D9"/>
    <w:rsid w:val="00AB33D6"/>
    <w:rsid w:val="00AB4AB8"/>
    <w:rsid w:val="00AB5142"/>
    <w:rsid w:val="00AB655E"/>
    <w:rsid w:val="00AC007F"/>
    <w:rsid w:val="00AC2ECD"/>
    <w:rsid w:val="00AC3119"/>
    <w:rsid w:val="00AC49FB"/>
    <w:rsid w:val="00AC5A10"/>
    <w:rsid w:val="00AD0AA3"/>
    <w:rsid w:val="00AD34F7"/>
    <w:rsid w:val="00AD3F94"/>
    <w:rsid w:val="00AD4A5A"/>
    <w:rsid w:val="00AE27AC"/>
    <w:rsid w:val="00AE40E0"/>
    <w:rsid w:val="00AE4DBA"/>
    <w:rsid w:val="00AE4F07"/>
    <w:rsid w:val="00AF1C5D"/>
    <w:rsid w:val="00AF41CB"/>
    <w:rsid w:val="00AF42D7"/>
    <w:rsid w:val="00B006FE"/>
    <w:rsid w:val="00B007CB"/>
    <w:rsid w:val="00B02AA9"/>
    <w:rsid w:val="00B02FA3"/>
    <w:rsid w:val="00B05084"/>
    <w:rsid w:val="00B06646"/>
    <w:rsid w:val="00B157F9"/>
    <w:rsid w:val="00B167F1"/>
    <w:rsid w:val="00B20256"/>
    <w:rsid w:val="00B20D09"/>
    <w:rsid w:val="00B211D8"/>
    <w:rsid w:val="00B2763F"/>
    <w:rsid w:val="00B27AAC"/>
    <w:rsid w:val="00B30929"/>
    <w:rsid w:val="00B36487"/>
    <w:rsid w:val="00B37298"/>
    <w:rsid w:val="00B372AA"/>
    <w:rsid w:val="00B40445"/>
    <w:rsid w:val="00B41888"/>
    <w:rsid w:val="00B42BDB"/>
    <w:rsid w:val="00B455A6"/>
    <w:rsid w:val="00B45A52"/>
    <w:rsid w:val="00B46175"/>
    <w:rsid w:val="00B555A3"/>
    <w:rsid w:val="00B62AAA"/>
    <w:rsid w:val="00B63D96"/>
    <w:rsid w:val="00B664C7"/>
    <w:rsid w:val="00B709ED"/>
    <w:rsid w:val="00B715A0"/>
    <w:rsid w:val="00B739F6"/>
    <w:rsid w:val="00B81A6C"/>
    <w:rsid w:val="00B85DE5"/>
    <w:rsid w:val="00B90F73"/>
    <w:rsid w:val="00B93B59"/>
    <w:rsid w:val="00B9406A"/>
    <w:rsid w:val="00B9791B"/>
    <w:rsid w:val="00BA2280"/>
    <w:rsid w:val="00BA2A08"/>
    <w:rsid w:val="00BA56D2"/>
    <w:rsid w:val="00BA76E0"/>
    <w:rsid w:val="00BB2A25"/>
    <w:rsid w:val="00BB3A1C"/>
    <w:rsid w:val="00BB5101"/>
    <w:rsid w:val="00BB51E9"/>
    <w:rsid w:val="00BB5DA8"/>
    <w:rsid w:val="00BC0FDC"/>
    <w:rsid w:val="00BC3053"/>
    <w:rsid w:val="00BC4D2E"/>
    <w:rsid w:val="00BC586A"/>
    <w:rsid w:val="00BD0CAD"/>
    <w:rsid w:val="00BD1390"/>
    <w:rsid w:val="00BD48AC"/>
    <w:rsid w:val="00BD5F1A"/>
    <w:rsid w:val="00BE1234"/>
    <w:rsid w:val="00BE1631"/>
    <w:rsid w:val="00BE20D2"/>
    <w:rsid w:val="00BE2FA6"/>
    <w:rsid w:val="00BE333F"/>
    <w:rsid w:val="00BE52A6"/>
    <w:rsid w:val="00BE7406"/>
    <w:rsid w:val="00BE7603"/>
    <w:rsid w:val="00BF3279"/>
    <w:rsid w:val="00BF74C7"/>
    <w:rsid w:val="00C015F1"/>
    <w:rsid w:val="00C01F33"/>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4E78"/>
    <w:rsid w:val="00C3719D"/>
    <w:rsid w:val="00C54995"/>
    <w:rsid w:val="00C54D41"/>
    <w:rsid w:val="00C60783"/>
    <w:rsid w:val="00C64672"/>
    <w:rsid w:val="00C70370"/>
    <w:rsid w:val="00C70697"/>
    <w:rsid w:val="00C72EF4"/>
    <w:rsid w:val="00C75D2F"/>
    <w:rsid w:val="00C767BE"/>
    <w:rsid w:val="00C76963"/>
    <w:rsid w:val="00C76E3C"/>
    <w:rsid w:val="00C81568"/>
    <w:rsid w:val="00C9027A"/>
    <w:rsid w:val="00C9068E"/>
    <w:rsid w:val="00C93C4B"/>
    <w:rsid w:val="00C944AB"/>
    <w:rsid w:val="00C95B40"/>
    <w:rsid w:val="00CA1ED8"/>
    <w:rsid w:val="00CA2546"/>
    <w:rsid w:val="00CB10F0"/>
    <w:rsid w:val="00CB1F63"/>
    <w:rsid w:val="00CB55F9"/>
    <w:rsid w:val="00CB7170"/>
    <w:rsid w:val="00CC040E"/>
    <w:rsid w:val="00CC111F"/>
    <w:rsid w:val="00CC2011"/>
    <w:rsid w:val="00CC3EA0"/>
    <w:rsid w:val="00CC7B45"/>
    <w:rsid w:val="00CD1188"/>
    <w:rsid w:val="00CD2ED1"/>
    <w:rsid w:val="00CD337B"/>
    <w:rsid w:val="00CE0424"/>
    <w:rsid w:val="00CE2FD4"/>
    <w:rsid w:val="00CE677B"/>
    <w:rsid w:val="00CE7561"/>
    <w:rsid w:val="00CF1354"/>
    <w:rsid w:val="00CF3B1F"/>
    <w:rsid w:val="00CF3BF6"/>
    <w:rsid w:val="00CF3D7F"/>
    <w:rsid w:val="00CF625B"/>
    <w:rsid w:val="00CF687E"/>
    <w:rsid w:val="00D0349B"/>
    <w:rsid w:val="00D04434"/>
    <w:rsid w:val="00D10249"/>
    <w:rsid w:val="00D115C3"/>
    <w:rsid w:val="00D11897"/>
    <w:rsid w:val="00D13135"/>
    <w:rsid w:val="00D13E4E"/>
    <w:rsid w:val="00D1618F"/>
    <w:rsid w:val="00D16BD6"/>
    <w:rsid w:val="00D239A7"/>
    <w:rsid w:val="00D23F47"/>
    <w:rsid w:val="00D3005B"/>
    <w:rsid w:val="00D32D73"/>
    <w:rsid w:val="00D33007"/>
    <w:rsid w:val="00D36E71"/>
    <w:rsid w:val="00D37D87"/>
    <w:rsid w:val="00D40B33"/>
    <w:rsid w:val="00D4318F"/>
    <w:rsid w:val="00D438BF"/>
    <w:rsid w:val="00D43978"/>
    <w:rsid w:val="00D440F8"/>
    <w:rsid w:val="00D546FF"/>
    <w:rsid w:val="00D55AD5"/>
    <w:rsid w:val="00D576CA"/>
    <w:rsid w:val="00D60E13"/>
    <w:rsid w:val="00D61AF5"/>
    <w:rsid w:val="00D62CD5"/>
    <w:rsid w:val="00D63475"/>
    <w:rsid w:val="00D6435F"/>
    <w:rsid w:val="00D652B5"/>
    <w:rsid w:val="00D66155"/>
    <w:rsid w:val="00D708B0"/>
    <w:rsid w:val="00D7219C"/>
    <w:rsid w:val="00D75FE4"/>
    <w:rsid w:val="00D76C4E"/>
    <w:rsid w:val="00D77B1D"/>
    <w:rsid w:val="00D8021F"/>
    <w:rsid w:val="00D80383"/>
    <w:rsid w:val="00D823C6"/>
    <w:rsid w:val="00D860E3"/>
    <w:rsid w:val="00D86CA3"/>
    <w:rsid w:val="00D871CE"/>
    <w:rsid w:val="00D9196D"/>
    <w:rsid w:val="00D92982"/>
    <w:rsid w:val="00DA1837"/>
    <w:rsid w:val="00DA305E"/>
    <w:rsid w:val="00DA5007"/>
    <w:rsid w:val="00DA5417"/>
    <w:rsid w:val="00DA56E8"/>
    <w:rsid w:val="00DA6450"/>
    <w:rsid w:val="00DB0A9F"/>
    <w:rsid w:val="00DB377D"/>
    <w:rsid w:val="00DC2D36"/>
    <w:rsid w:val="00DC3548"/>
    <w:rsid w:val="00DC53EF"/>
    <w:rsid w:val="00DD4F3C"/>
    <w:rsid w:val="00DE5608"/>
    <w:rsid w:val="00DE58D0"/>
    <w:rsid w:val="00DE654F"/>
    <w:rsid w:val="00DF0B6E"/>
    <w:rsid w:val="00DF15E0"/>
    <w:rsid w:val="00DF2286"/>
    <w:rsid w:val="00DF37A0"/>
    <w:rsid w:val="00DF65EF"/>
    <w:rsid w:val="00E110E7"/>
    <w:rsid w:val="00E114C6"/>
    <w:rsid w:val="00E11B20"/>
    <w:rsid w:val="00E17FA2"/>
    <w:rsid w:val="00E2148C"/>
    <w:rsid w:val="00E22330"/>
    <w:rsid w:val="00E234A8"/>
    <w:rsid w:val="00E30B5A"/>
    <w:rsid w:val="00E3123D"/>
    <w:rsid w:val="00E31285"/>
    <w:rsid w:val="00E31461"/>
    <w:rsid w:val="00E31D43"/>
    <w:rsid w:val="00E32608"/>
    <w:rsid w:val="00E34188"/>
    <w:rsid w:val="00E345CD"/>
    <w:rsid w:val="00E34B6E"/>
    <w:rsid w:val="00E35559"/>
    <w:rsid w:val="00E36A7C"/>
    <w:rsid w:val="00E3723A"/>
    <w:rsid w:val="00E37860"/>
    <w:rsid w:val="00E446F1"/>
    <w:rsid w:val="00E46886"/>
    <w:rsid w:val="00E47AEF"/>
    <w:rsid w:val="00E53B75"/>
    <w:rsid w:val="00E54E3B"/>
    <w:rsid w:val="00E57565"/>
    <w:rsid w:val="00E60D0E"/>
    <w:rsid w:val="00E63838"/>
    <w:rsid w:val="00E64434"/>
    <w:rsid w:val="00E67C51"/>
    <w:rsid w:val="00E7282B"/>
    <w:rsid w:val="00E72EFC"/>
    <w:rsid w:val="00E73860"/>
    <w:rsid w:val="00E7418A"/>
    <w:rsid w:val="00E74A28"/>
    <w:rsid w:val="00E758EC"/>
    <w:rsid w:val="00E759FD"/>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35F1"/>
    <w:rsid w:val="00EC4207"/>
    <w:rsid w:val="00EC4C66"/>
    <w:rsid w:val="00EC5653"/>
    <w:rsid w:val="00EC60B5"/>
    <w:rsid w:val="00EC71CE"/>
    <w:rsid w:val="00ED00B9"/>
    <w:rsid w:val="00ED1006"/>
    <w:rsid w:val="00ED72B3"/>
    <w:rsid w:val="00EE4663"/>
    <w:rsid w:val="00EF18FE"/>
    <w:rsid w:val="00EF5787"/>
    <w:rsid w:val="00EF60D0"/>
    <w:rsid w:val="00EF6460"/>
    <w:rsid w:val="00F01B08"/>
    <w:rsid w:val="00F0528D"/>
    <w:rsid w:val="00F05A39"/>
    <w:rsid w:val="00F061EF"/>
    <w:rsid w:val="00F06C67"/>
    <w:rsid w:val="00F06DFD"/>
    <w:rsid w:val="00F071D1"/>
    <w:rsid w:val="00F07533"/>
    <w:rsid w:val="00F10629"/>
    <w:rsid w:val="00F15FA5"/>
    <w:rsid w:val="00F203B4"/>
    <w:rsid w:val="00F209B7"/>
    <w:rsid w:val="00F2376F"/>
    <w:rsid w:val="00F243D8"/>
    <w:rsid w:val="00F26EC3"/>
    <w:rsid w:val="00F30828"/>
    <w:rsid w:val="00F313D6"/>
    <w:rsid w:val="00F40F0C"/>
    <w:rsid w:val="00F4766C"/>
    <w:rsid w:val="00F507D1"/>
    <w:rsid w:val="00F519CE"/>
    <w:rsid w:val="00F51ADA"/>
    <w:rsid w:val="00F607C5"/>
    <w:rsid w:val="00F60DEA"/>
    <w:rsid w:val="00F6302A"/>
    <w:rsid w:val="00F6403B"/>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0AF"/>
    <w:rsid w:val="00F817CE"/>
    <w:rsid w:val="00F81902"/>
    <w:rsid w:val="00F8456C"/>
    <w:rsid w:val="00F859D8"/>
    <w:rsid w:val="00F868F5"/>
    <w:rsid w:val="00F9056A"/>
    <w:rsid w:val="00F90F8D"/>
    <w:rsid w:val="00F92782"/>
    <w:rsid w:val="00F9291E"/>
    <w:rsid w:val="00F93AA1"/>
    <w:rsid w:val="00F93AA9"/>
    <w:rsid w:val="00F96985"/>
    <w:rsid w:val="00F97838"/>
    <w:rsid w:val="00FA2BB3"/>
    <w:rsid w:val="00FB4C80"/>
    <w:rsid w:val="00FB6A6A"/>
    <w:rsid w:val="00FC4AD0"/>
    <w:rsid w:val="00FC7429"/>
    <w:rsid w:val="00FD07F6"/>
    <w:rsid w:val="00FD1EC8"/>
    <w:rsid w:val="00FD1EEA"/>
    <w:rsid w:val="00FD3FB3"/>
    <w:rsid w:val="00FD47ED"/>
    <w:rsid w:val="00FD74DB"/>
    <w:rsid w:val="00FD7660"/>
    <w:rsid w:val="00FE0655"/>
    <w:rsid w:val="00FE2365"/>
    <w:rsid w:val="00FE4C7B"/>
    <w:rsid w:val="00FE7336"/>
    <w:rsid w:val="00FE787C"/>
    <w:rsid w:val="00FF45A5"/>
    <w:rsid w:val="00FF4A75"/>
    <w:rsid w:val="00FF5C91"/>
    <w:rsid w:val="00FF6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3041BC4D-5C8D-4E08-AF44-3C1A677F8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331</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5NUHHDQN7SK2-1-179599</_dlc_DocId>
    <_dlc_DocIdUrl xmlns="08b2df90-05d3-4030-90d4-c9feeb4a1cd9">
      <Url>https://ericoll.internal.ericsson.com/sites/star/_layouts/DocIdRedir.aspx?ID=5NUHHDQN7SK2-1-179599</Url>
      <Description>5NUHHDQN7SK2-1-179599</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Johan Rune</Prepare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55D4C-FB06-4F26-B33D-2815163EFF56}">
  <ds:schemaRefs>
    <ds:schemaRef ds:uri="Microsoft.SharePoint.Taxonomy.ContentTypeSync"/>
  </ds:schemaRefs>
</ds:datastoreItem>
</file>

<file path=customXml/itemProps2.xml><?xml version="1.0" encoding="utf-8"?>
<ds:datastoreItem xmlns:ds="http://schemas.openxmlformats.org/officeDocument/2006/customXml" ds:itemID="{26D31977-9225-4618-8266-4D499BA69410}">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3.xml><?xml version="1.0" encoding="utf-8"?>
<ds:datastoreItem xmlns:ds="http://schemas.openxmlformats.org/officeDocument/2006/customXml" ds:itemID="{03D51989-9631-43A5-850B-49FA9064713E}">
  <ds:schemaRefs>
    <ds:schemaRef ds:uri="http://schemas.microsoft.com/sharepoint/v3/contenttype/forms"/>
  </ds:schemaRefs>
</ds:datastoreItem>
</file>

<file path=customXml/itemProps4.xml><?xml version="1.0" encoding="utf-8"?>
<ds:datastoreItem xmlns:ds="http://schemas.openxmlformats.org/officeDocument/2006/customXml" ds:itemID="{62F7DDDA-AA6B-4D1E-BB5F-DE3178D7688C}">
  <ds:schemaRefs>
    <ds:schemaRef ds:uri="http://schemas.microsoft.com/sharepoint/events"/>
  </ds:schemaRefs>
</ds:datastoreItem>
</file>

<file path=customXml/itemProps5.xml><?xml version="1.0" encoding="utf-8"?>
<ds:datastoreItem xmlns:ds="http://schemas.openxmlformats.org/officeDocument/2006/customXml" ds:itemID="{AE3D3A75-2359-4146-9EFA-DE027548E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BEFF758-383E-4DBD-813C-4659681FC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3</Pages>
  <Words>1407</Words>
  <Characters>7461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Dedicated System Information (Resubmission of R2-1704392)</vt:lpstr>
    </vt:vector>
  </TitlesOfParts>
  <Company>Ericsson</Company>
  <LinksUpToDate>false</LinksUpToDate>
  <CharactersWithSpaces>8851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System Information (Resubmission of R2-1704392)</dc:title>
  <cp:keywords>Ericsson; TDoc; 3GPP</cp:keywords>
  <cp:revision>3</cp:revision>
  <cp:lastPrinted>2008-01-31T06:09:00Z</cp:lastPrinted>
  <dcterms:created xsi:type="dcterms:W3CDTF">2017-08-09T16:55:00Z</dcterms:created>
  <dcterms:modified xsi:type="dcterms:W3CDTF">2017-08-11T22:10:00Z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ecf2773b-72fc-444e-abc9-90a0455f6c8d</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331;#GFTE ER Wireless Access Networks|ff4ebfd4-b054-4157-89e2-fb527533ae9d</vt:lpwstr>
  </property>
  <property fmtid="{D5CDD505-2E9C-101B-9397-08002B2CF9AE}" pid="12" name="EriCOLLCustomer">
    <vt:lpwstr/>
  </property>
  <property fmtid="{D5CDD505-2E9C-101B-9397-08002B2CF9AE}" pid="13" name="EriCOLLProducts">
    <vt:lpwstr/>
  </property>
</Properties>
</file>